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5FC5B1"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01"/>
        <w:gridCol w:w="4453"/>
      </w:tblGrid>
      <w:tr w:rsidR="00A02C54" w:rsidRPr="000713B0" w14:paraId="48ADC9D7" w14:textId="77777777" w:rsidTr="003330D2">
        <w:trPr>
          <w:trHeight w:val="2551"/>
        </w:trPr>
        <w:tc>
          <w:tcPr>
            <w:tcW w:w="5074" w:type="dxa"/>
            <w:vAlign w:val="center"/>
          </w:tcPr>
          <w:p w14:paraId="0F300A05" w14:textId="77777777" w:rsidR="00A02C54" w:rsidRPr="000713B0" w:rsidRDefault="00A02C54" w:rsidP="00CE74EB">
            <w:pPr>
              <w:pStyle w:val="af9"/>
            </w:pPr>
          </w:p>
        </w:tc>
        <w:tc>
          <w:tcPr>
            <w:tcW w:w="4496" w:type="dxa"/>
            <w:vAlign w:val="center"/>
          </w:tcPr>
          <w:p w14:paraId="37276C08" w14:textId="77777777" w:rsidR="00A02C54" w:rsidRDefault="00E6081D" w:rsidP="003F1C15">
            <w:pPr>
              <w:pStyle w:val="af4"/>
            </w:pPr>
            <w:r>
              <w:t>УТВЕРЖДАЮ:</w:t>
            </w:r>
          </w:p>
          <w:p w14:paraId="0145D257" w14:textId="77777777" w:rsidR="00E6081D" w:rsidRDefault="00E6081D" w:rsidP="003F1C15">
            <w:pPr>
              <w:pStyle w:val="af4"/>
            </w:pPr>
            <w:r>
              <w:t>Директор филиала ООО «Байкальская энергетическая компания» ТЭЦ-9</w:t>
            </w:r>
          </w:p>
          <w:p w14:paraId="003F37B4" w14:textId="77777777" w:rsidR="00E6081D" w:rsidRDefault="00E6081D" w:rsidP="003F1C15">
            <w:pPr>
              <w:pStyle w:val="af4"/>
            </w:pPr>
          </w:p>
          <w:p w14:paraId="3F6023B9" w14:textId="77777777" w:rsidR="00E6081D" w:rsidRDefault="00E6081D" w:rsidP="003F1C15">
            <w:pPr>
              <w:pStyle w:val="af4"/>
            </w:pPr>
          </w:p>
          <w:p w14:paraId="40FD18D0" w14:textId="4820D6A9" w:rsidR="00E6081D" w:rsidRPr="000713B0" w:rsidRDefault="00E6081D" w:rsidP="003F1C15">
            <w:pPr>
              <w:pStyle w:val="af4"/>
            </w:pPr>
            <w:r>
              <w:t>__________________</w:t>
            </w:r>
            <w:proofErr w:type="spellStart"/>
            <w:r>
              <w:t>Н.А.Бобровников</w:t>
            </w:r>
            <w:proofErr w:type="spellEnd"/>
            <w:r>
              <w:t xml:space="preserve"> </w:t>
            </w:r>
          </w:p>
        </w:tc>
      </w:tr>
      <w:tr w:rsidR="000D2063" w:rsidRPr="000713B0" w14:paraId="7F94F797" w14:textId="77777777" w:rsidTr="00A02C54">
        <w:trPr>
          <w:trHeight w:val="2268"/>
        </w:trPr>
        <w:tc>
          <w:tcPr>
            <w:tcW w:w="9570" w:type="dxa"/>
            <w:gridSpan w:val="2"/>
            <w:vAlign w:val="center"/>
          </w:tcPr>
          <w:p w14:paraId="4E25149F" w14:textId="77777777" w:rsidR="005F70C1" w:rsidRPr="000713B0" w:rsidRDefault="005F70C1" w:rsidP="00A02C54">
            <w:pPr>
              <w:pStyle w:val="af0"/>
            </w:pPr>
          </w:p>
        </w:tc>
      </w:tr>
      <w:tr w:rsidR="00A02C54" w:rsidRPr="000713B0" w14:paraId="52E6417F" w14:textId="77777777" w:rsidTr="00A02C54">
        <w:trPr>
          <w:trHeight w:val="5669"/>
        </w:trPr>
        <w:tc>
          <w:tcPr>
            <w:tcW w:w="9570" w:type="dxa"/>
            <w:gridSpan w:val="2"/>
            <w:vAlign w:val="center"/>
          </w:tcPr>
          <w:p w14:paraId="10EB6846" w14:textId="77777777" w:rsidR="00A02C54" w:rsidRPr="000713B0" w:rsidRDefault="00A02C54" w:rsidP="00A02C54">
            <w:pPr>
              <w:pStyle w:val="af0"/>
            </w:pPr>
            <w:r w:rsidRPr="000713B0">
              <w:t>Документация о закупке</w:t>
            </w:r>
          </w:p>
          <w:permStart w:id="929592332" w:edGrp="everyone"/>
          <w:p w14:paraId="320C0831" w14:textId="201FBAAF" w:rsidR="00A02C54" w:rsidRPr="000713B0" w:rsidRDefault="00FB008D"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FD32B2B00359404BB437E38DE08CD8AA"/>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054CD4">
                  <w:t>об оказании услуг</w:t>
                </w:r>
              </w:sdtContent>
            </w:sdt>
            <w:permEnd w:id="929592332"/>
          </w:p>
          <w:p w14:paraId="12A31393" w14:textId="13A263E2" w:rsidR="00A02C54" w:rsidRPr="000713B0" w:rsidRDefault="00A02C54" w:rsidP="00A02C54">
            <w:pPr>
              <w:pStyle w:val="af1"/>
            </w:pPr>
            <w:r w:rsidRPr="000713B0">
              <w:t xml:space="preserve">для </w:t>
            </w:r>
            <w:r w:rsidR="00100A4A">
              <w:t>филиала ТЭЦ-9</w:t>
            </w:r>
          </w:p>
          <w:p w14:paraId="1532A4BA" w14:textId="4250529D" w:rsidR="00A02C54" w:rsidRPr="00AE7A17" w:rsidRDefault="00A02C54" w:rsidP="00DD4C64">
            <w:pPr>
              <w:pStyle w:val="afd"/>
              <w:ind w:left="3402" w:right="3402"/>
            </w:pPr>
            <w:r w:rsidRPr="000713B0">
              <w:t>№</w:t>
            </w:r>
            <w:r w:rsidR="00F17814">
              <w:t xml:space="preserve"> </w:t>
            </w:r>
            <w:r w:rsidR="00100A4A">
              <w:t>1502</w:t>
            </w:r>
          </w:p>
        </w:tc>
      </w:tr>
      <w:tr w:rsidR="00A02C54" w:rsidRPr="000713B0" w14:paraId="446914B3" w14:textId="77777777" w:rsidTr="003330D2">
        <w:trPr>
          <w:trHeight w:val="2268"/>
        </w:trPr>
        <w:tc>
          <w:tcPr>
            <w:tcW w:w="9570" w:type="dxa"/>
            <w:gridSpan w:val="2"/>
          </w:tcPr>
          <w:p w14:paraId="666B7B61" w14:textId="77777777" w:rsidR="00A02C54" w:rsidRPr="000713B0" w:rsidRDefault="00A02C54" w:rsidP="00CE74EB">
            <w:pPr>
              <w:jc w:val="center"/>
            </w:pPr>
          </w:p>
        </w:tc>
      </w:tr>
    </w:tbl>
    <w:p w14:paraId="0E4BF66A"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338FCC1"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0C452D17" w14:textId="1957D540"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3504E6">
          <w:rPr>
            <w:noProof/>
            <w:webHidden/>
            <w:sz w:val="22"/>
          </w:rPr>
          <w:t>3</w:t>
        </w:r>
        <w:r w:rsidR="00321FCF" w:rsidRPr="00321FCF">
          <w:rPr>
            <w:noProof/>
            <w:webHidden/>
            <w:sz w:val="22"/>
          </w:rPr>
          <w:fldChar w:fldCharType="end"/>
        </w:r>
      </w:hyperlink>
    </w:p>
    <w:p w14:paraId="54DF8EF1" w14:textId="57F3B101" w:rsidR="00321FCF" w:rsidRPr="00321FCF" w:rsidRDefault="00FB008D">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3504E6">
          <w:rPr>
            <w:noProof/>
            <w:webHidden/>
            <w:sz w:val="22"/>
          </w:rPr>
          <w:t>5</w:t>
        </w:r>
        <w:r w:rsidR="00321FCF" w:rsidRPr="00321FCF">
          <w:rPr>
            <w:noProof/>
            <w:webHidden/>
            <w:sz w:val="22"/>
          </w:rPr>
          <w:fldChar w:fldCharType="end"/>
        </w:r>
      </w:hyperlink>
    </w:p>
    <w:p w14:paraId="1F7B873F" w14:textId="67F265F8" w:rsidR="00321FCF" w:rsidRPr="00321FCF" w:rsidRDefault="00FB008D">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3504E6">
          <w:rPr>
            <w:noProof/>
            <w:webHidden/>
            <w:sz w:val="22"/>
          </w:rPr>
          <w:t>6</w:t>
        </w:r>
        <w:r w:rsidR="00321FCF" w:rsidRPr="00321FCF">
          <w:rPr>
            <w:noProof/>
            <w:webHidden/>
            <w:sz w:val="22"/>
          </w:rPr>
          <w:fldChar w:fldCharType="end"/>
        </w:r>
      </w:hyperlink>
    </w:p>
    <w:p w14:paraId="6100519A" w14:textId="5850A83C" w:rsidR="00321FCF" w:rsidRPr="00321FCF" w:rsidRDefault="00FB008D">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3504E6">
          <w:rPr>
            <w:noProof/>
            <w:webHidden/>
            <w:sz w:val="22"/>
          </w:rPr>
          <w:t>8</w:t>
        </w:r>
        <w:r w:rsidR="00321FCF" w:rsidRPr="00321FCF">
          <w:rPr>
            <w:noProof/>
            <w:webHidden/>
            <w:sz w:val="22"/>
          </w:rPr>
          <w:fldChar w:fldCharType="end"/>
        </w:r>
      </w:hyperlink>
    </w:p>
    <w:p w14:paraId="6447795A" w14:textId="6A7FCBB7" w:rsidR="00321FCF" w:rsidRPr="00321FCF" w:rsidRDefault="00FB008D">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3504E6">
          <w:rPr>
            <w:noProof/>
            <w:webHidden/>
            <w:sz w:val="22"/>
          </w:rPr>
          <w:t>12</w:t>
        </w:r>
        <w:r w:rsidR="00321FCF" w:rsidRPr="00321FCF">
          <w:rPr>
            <w:noProof/>
            <w:webHidden/>
            <w:sz w:val="22"/>
          </w:rPr>
          <w:fldChar w:fldCharType="end"/>
        </w:r>
      </w:hyperlink>
    </w:p>
    <w:p w14:paraId="25076DEE" w14:textId="6034225F" w:rsidR="00321FCF" w:rsidRPr="00321FCF" w:rsidRDefault="00FB008D">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3504E6">
          <w:rPr>
            <w:noProof/>
            <w:webHidden/>
            <w:sz w:val="22"/>
          </w:rPr>
          <w:t>19</w:t>
        </w:r>
        <w:r w:rsidR="00321FCF" w:rsidRPr="00321FCF">
          <w:rPr>
            <w:noProof/>
            <w:webHidden/>
            <w:sz w:val="22"/>
          </w:rPr>
          <w:fldChar w:fldCharType="end"/>
        </w:r>
      </w:hyperlink>
    </w:p>
    <w:p w14:paraId="2910FD15" w14:textId="60BED604" w:rsidR="00321FCF" w:rsidRPr="00321FCF" w:rsidRDefault="00FB008D">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3504E6">
          <w:rPr>
            <w:noProof/>
            <w:webHidden/>
            <w:sz w:val="22"/>
          </w:rPr>
          <w:t>22</w:t>
        </w:r>
        <w:r w:rsidR="00321FCF" w:rsidRPr="00321FCF">
          <w:rPr>
            <w:noProof/>
            <w:webHidden/>
            <w:sz w:val="22"/>
          </w:rPr>
          <w:fldChar w:fldCharType="end"/>
        </w:r>
      </w:hyperlink>
    </w:p>
    <w:p w14:paraId="0BC9DC42" w14:textId="74987C9E" w:rsidR="00321FCF" w:rsidRPr="00321FCF" w:rsidRDefault="00FB008D">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3504E6">
          <w:rPr>
            <w:noProof/>
            <w:webHidden/>
            <w:sz w:val="22"/>
          </w:rPr>
          <w:t>28</w:t>
        </w:r>
        <w:r w:rsidR="00321FCF" w:rsidRPr="00321FCF">
          <w:rPr>
            <w:noProof/>
            <w:webHidden/>
            <w:sz w:val="22"/>
          </w:rPr>
          <w:fldChar w:fldCharType="end"/>
        </w:r>
      </w:hyperlink>
    </w:p>
    <w:p w14:paraId="5A138A58"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3AAF3EEA" w14:textId="77777777" w:rsidR="00CA0E14" w:rsidRDefault="00CA0E14" w:rsidP="00321FCF">
      <w:pPr>
        <w:pStyle w:val="1"/>
        <w:numPr>
          <w:ilvl w:val="0"/>
          <w:numId w:val="18"/>
        </w:numPr>
      </w:pPr>
      <w:bookmarkStart w:id="0" w:name="_Toc143602460"/>
      <w:r>
        <w:lastRenderedPageBreak/>
        <w:t>Основная информация</w:t>
      </w:r>
      <w:r w:rsidR="005005BE">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678DE2C9"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700D74E4" w14:textId="77777777" w:rsidR="00EF1AD5" w:rsidRPr="000713B0" w:rsidRDefault="00EF1AD5" w:rsidP="00186F7B">
            <w:pPr>
              <w:pStyle w:val="119"/>
            </w:pPr>
          </w:p>
        </w:tc>
        <w:tc>
          <w:tcPr>
            <w:tcW w:w="4394" w:type="dxa"/>
            <w:tcMar>
              <w:top w:w="0" w:type="nil"/>
            </w:tcMar>
          </w:tcPr>
          <w:p w14:paraId="4F4A3F85" w14:textId="77777777" w:rsidR="00EF1AD5" w:rsidRPr="00F17814" w:rsidRDefault="00EF1AD5" w:rsidP="002F2A41">
            <w:r w:rsidRPr="000713B0">
              <w:t>Заказчик</w:t>
            </w:r>
          </w:p>
        </w:tc>
        <w:sdt>
          <w:sdtPr>
            <w:alias w:val="Заказчик"/>
            <w:tag w:val="Заказчик"/>
            <w:id w:val="-1598785106"/>
            <w:placeholder>
              <w:docPart w:val="9F665552D930463CB926EBD9559EDE4F"/>
            </w:placeholder>
            <w15:color w:val="FFFF00"/>
          </w:sdtPr>
          <w:sdtEndPr/>
          <w:sdtContent>
            <w:tc>
              <w:tcPr>
                <w:tcW w:w="4395" w:type="dxa"/>
                <w:tcMar>
                  <w:top w:w="0" w:type="nil"/>
                </w:tcMar>
              </w:tcPr>
              <w:p w14:paraId="6E73B259" w14:textId="7185BC6F"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B315D6">
                  <w:rPr>
                    <w:noProof/>
                  </w:rPr>
                  <w:t>Заказчик</w:t>
                </w:r>
                <w:r>
                  <w:rPr>
                    <w:noProof/>
                  </w:rPr>
                  <w:fldChar w:fldCharType="end"/>
                </w:r>
              </w:p>
            </w:tc>
          </w:sdtContent>
        </w:sdt>
      </w:tr>
      <w:tr w:rsidR="008F603B" w:rsidRPr="000713B0" w14:paraId="3A448076" w14:textId="77777777" w:rsidTr="009A2CC4">
        <w:trPr>
          <w:trHeight w:val="20"/>
        </w:trPr>
        <w:tc>
          <w:tcPr>
            <w:tcW w:w="851" w:type="dxa"/>
          </w:tcPr>
          <w:p w14:paraId="49422CEF" w14:textId="77777777" w:rsidR="008F603B" w:rsidRPr="000713B0" w:rsidRDefault="008F603B" w:rsidP="00186F7B">
            <w:pPr>
              <w:pStyle w:val="119"/>
            </w:pPr>
          </w:p>
        </w:tc>
        <w:tc>
          <w:tcPr>
            <w:tcW w:w="4394" w:type="dxa"/>
          </w:tcPr>
          <w:p w14:paraId="0AC2A698"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DBC62A15D9924CB198B5D1CADE9962FE"/>
            </w:placeholder>
            <w15:color w:val="FFFF00"/>
          </w:sdtPr>
          <w:sdtEndPr/>
          <w:sdtContent>
            <w:tc>
              <w:tcPr>
                <w:tcW w:w="4395" w:type="dxa"/>
              </w:tcPr>
              <w:p w14:paraId="687DB98F" w14:textId="4A27217E"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37010D">
                  <w:rPr>
                    <w:noProof/>
                  </w:rPr>
                  <w:t>ТЭЦ-9</w:t>
                </w:r>
                <w:r>
                  <w:rPr>
                    <w:noProof/>
                  </w:rPr>
                  <w:fldChar w:fldCharType="end"/>
                </w:r>
              </w:p>
            </w:tc>
          </w:sdtContent>
        </w:sdt>
      </w:tr>
      <w:tr w:rsidR="0056005A" w:rsidRPr="000713B0" w14:paraId="73826E6E" w14:textId="77777777" w:rsidTr="009A2CC4">
        <w:trPr>
          <w:trHeight w:val="709"/>
        </w:trPr>
        <w:tc>
          <w:tcPr>
            <w:tcW w:w="851" w:type="dxa"/>
            <w:shd w:val="clear" w:color="auto" w:fill="FFFFCD" w:themeFill="background2"/>
          </w:tcPr>
          <w:p w14:paraId="7100FCB7" w14:textId="77777777" w:rsidR="0056005A" w:rsidRPr="000713B0" w:rsidRDefault="0056005A" w:rsidP="00984AB2">
            <w:pPr>
              <w:pStyle w:val="119"/>
            </w:pPr>
          </w:p>
        </w:tc>
        <w:tc>
          <w:tcPr>
            <w:tcW w:w="4394" w:type="dxa"/>
            <w:shd w:val="clear" w:color="auto" w:fill="FFFFCD" w:themeFill="background2"/>
          </w:tcPr>
          <w:p w14:paraId="4DEBEE1E"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F0ED7B36E3A749A6AD3758D7BD2108A0"/>
            </w:placeholder>
            <w15:color w:val="FFFF00"/>
          </w:sdtPr>
          <w:sdtEndPr/>
          <w:sdtContent>
            <w:tc>
              <w:tcPr>
                <w:tcW w:w="4395" w:type="dxa"/>
                <w:shd w:val="clear" w:color="auto" w:fill="FFFFCD" w:themeFill="background2"/>
              </w:tcPr>
              <w:p w14:paraId="6F1AD5A1" w14:textId="42DA1DA1"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510548" w:rsidRPr="00510548">
                  <w:rPr>
                    <w:noProof/>
                  </w:rPr>
                  <w:t xml:space="preserve">Услуги по очистке откосов и гребня дамбы золоотвала от древесно-кустарниковой растительности (ГТЦ ТЭЦ-9) </w:t>
                </w:r>
                <w:r>
                  <w:rPr>
                    <w:noProof/>
                  </w:rPr>
                  <w:fldChar w:fldCharType="end"/>
                </w:r>
              </w:p>
            </w:tc>
          </w:sdtContent>
        </w:sdt>
      </w:tr>
      <w:tr w:rsidR="0056005A" w:rsidRPr="000713B0" w14:paraId="64181B89" w14:textId="77777777" w:rsidTr="009A2CC4">
        <w:trPr>
          <w:trHeight w:val="20"/>
        </w:trPr>
        <w:tc>
          <w:tcPr>
            <w:tcW w:w="851" w:type="dxa"/>
            <w:shd w:val="clear" w:color="auto" w:fill="FFFFCD" w:themeFill="background2"/>
          </w:tcPr>
          <w:p w14:paraId="6DD3765B" w14:textId="77777777" w:rsidR="0056005A" w:rsidRPr="000713B0" w:rsidRDefault="0056005A" w:rsidP="00984AB2">
            <w:pPr>
              <w:pStyle w:val="119"/>
            </w:pPr>
          </w:p>
        </w:tc>
        <w:tc>
          <w:tcPr>
            <w:tcW w:w="4394" w:type="dxa"/>
            <w:shd w:val="clear" w:color="auto" w:fill="FFFFCD" w:themeFill="background2"/>
          </w:tcPr>
          <w:p w14:paraId="64707FC3" w14:textId="77777777" w:rsidR="0056005A" w:rsidRPr="000713B0" w:rsidRDefault="0056005A" w:rsidP="00984AB2">
            <w:r w:rsidRPr="000713B0">
              <w:t>Сведения о начальной (максимальной) цене договора (цена лота)</w:t>
            </w:r>
          </w:p>
        </w:tc>
        <w:bookmarkStart w:id="1" w:name="НМЦД"/>
        <w:tc>
          <w:tcPr>
            <w:tcW w:w="4395" w:type="dxa"/>
            <w:shd w:val="clear" w:color="auto" w:fill="FFFFCD" w:themeFill="background2"/>
          </w:tcPr>
          <w:p w14:paraId="4AE23BAC" w14:textId="28245868" w:rsidR="0056005A" w:rsidRPr="00705864" w:rsidRDefault="00FB008D" w:rsidP="008B4448">
            <w:sdt>
              <w:sdtPr>
                <w:rPr>
                  <w:noProof/>
                </w:rPr>
                <w:alias w:val="НМЦД"/>
                <w:tag w:val="НМЦД"/>
                <w:id w:val="-1900275233"/>
                <w:placeholder>
                  <w:docPart w:val="2DCA8B4D6EAF4C8DB614B0F0174AE519"/>
                </w:placeholder>
                <w15:color w:val="FFFF00"/>
              </w:sdtPr>
              <w:sdtEndPr/>
              <w:sdtContent>
                <w:sdt>
                  <w:sdtPr>
                    <w:rPr>
                      <w:noProof/>
                    </w:rPr>
                    <w:alias w:val="НМЦД"/>
                    <w:tag w:val="НМЦД"/>
                    <w:id w:val="-1567260994"/>
                    <w:placeholder>
                      <w:docPart w:val="591B4920B2E14213B4799797EBFCCE04"/>
                    </w:placeholder>
                    <w15:color w:val="FFFF00"/>
                  </w:sdtPr>
                  <w:sdtEndPr/>
                  <w:sdtContent>
                    <w:r w:rsidR="008B4448">
                      <w:rPr>
                        <w:noProof/>
                      </w:rPr>
                      <w:fldChar w:fldCharType="begin"/>
                    </w:r>
                    <w:r w:rsidR="008B4448">
                      <w:rPr>
                        <w:noProof/>
                      </w:rPr>
                      <w:instrText xml:space="preserve"> MERGEFIELD  НМЦД \# "# ### ### ##0,00" </w:instrText>
                    </w:r>
                    <w:r w:rsidR="008B4448">
                      <w:rPr>
                        <w:noProof/>
                      </w:rPr>
                      <w:fldChar w:fldCharType="separate"/>
                    </w:r>
                    <w:r w:rsidR="0037010D">
                      <w:rPr>
                        <w:noProof/>
                      </w:rPr>
                      <w:t>599 478,00</w:t>
                    </w:r>
                    <w:r w:rsidR="008B4448">
                      <w:rPr>
                        <w:noProof/>
                      </w:rPr>
                      <w:fldChar w:fldCharType="end"/>
                    </w:r>
                  </w:sdtContent>
                </w:sdt>
              </w:sdtContent>
            </w:sdt>
            <w:r w:rsidR="00111DD0">
              <w:rPr>
                <w:noProof/>
              </w:rPr>
              <w:t xml:space="preserve"> </w:t>
            </w:r>
            <w:sdt>
              <w:sdtPr>
                <w:id w:val="310217806"/>
                <w:placeholder>
                  <w:docPart w:val="1AAD92330B4048E1AE393DE974526B04"/>
                </w:placeholder>
                <w15:color w:val="FFFF00"/>
                <w:comboBox>
                  <w:listItem w:displayText="рублей" w:value="рублей"/>
                  <w:listItem w:displayText="долларов" w:value="долларов"/>
                  <w:listItem w:displayText="евро" w:value="евро"/>
                </w:comboBox>
              </w:sdtPr>
              <w:sdtEndPr/>
              <w:sdtContent>
                <w:r w:rsidR="00ED12F5">
                  <w:t>рублей</w:t>
                </w:r>
              </w:sdtContent>
            </w:sdt>
            <w:r w:rsidR="0056005A" w:rsidRPr="00212FD0">
              <w:t xml:space="preserve"> </w:t>
            </w:r>
            <w:sdt>
              <w:sdtPr>
                <w:id w:val="-881862757"/>
                <w:placeholder>
                  <w:docPart w:val="5D2F6A5DE46340B7B1B6CA73342BAD94"/>
                </w:placeholder>
                <w15:color w:val="FFFF00"/>
                <w:comboBox>
                  <w:listItem w:displayText="без учета НДС" w:value="без учета НДС"/>
                  <w:listItem w:displayText="с учетом НДС" w:value="с учетом НДС"/>
                </w:comboBox>
              </w:sdtPr>
              <w:sdtEndPr/>
              <w:sdtContent>
                <w:r w:rsidR="00ED12F5">
                  <w:t>без учета НДС</w:t>
                </w:r>
              </w:sdtContent>
            </w:sdt>
            <w:bookmarkEnd w:id="1"/>
          </w:p>
        </w:tc>
      </w:tr>
      <w:tr w:rsidR="0056005A" w:rsidRPr="000713B0" w14:paraId="1A6C57AF" w14:textId="77777777" w:rsidTr="009A2CC4">
        <w:trPr>
          <w:trHeight w:val="20"/>
        </w:trPr>
        <w:tc>
          <w:tcPr>
            <w:tcW w:w="851" w:type="dxa"/>
            <w:shd w:val="clear" w:color="auto" w:fill="FFFFCD" w:themeFill="background2"/>
          </w:tcPr>
          <w:p w14:paraId="0BE53FBF" w14:textId="77777777" w:rsidR="0056005A" w:rsidRPr="000713B0" w:rsidRDefault="0056005A" w:rsidP="00984AB2">
            <w:pPr>
              <w:pStyle w:val="119"/>
            </w:pPr>
          </w:p>
        </w:tc>
        <w:tc>
          <w:tcPr>
            <w:tcW w:w="4394" w:type="dxa"/>
            <w:shd w:val="clear" w:color="auto" w:fill="FFFFCD" w:themeFill="background2"/>
          </w:tcPr>
          <w:p w14:paraId="74CB4838"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359E7146" w14:textId="36F5CF7E" w:rsidR="0056005A" w:rsidRPr="000713B0" w:rsidRDefault="00FB008D" w:rsidP="00E828B0">
            <w:sdt>
              <w:sdtPr>
                <w:rPr>
                  <w:noProof/>
                </w:rPr>
                <w:alias w:val="Сумма НДС"/>
                <w:tag w:val="Сумма НДС"/>
                <w:id w:val="1618712047"/>
                <w:placeholder>
                  <w:docPart w:val="01FD7080595C440699D65C842B955BEA"/>
                </w:placeholder>
                <w15:color w:val="FFFF00"/>
              </w:sdtPr>
              <w:sdtEndPr/>
              <w:sdtContent>
                <w:r w:rsidR="00606AD5">
                  <w:rPr>
                    <w:noProof/>
                  </w:rPr>
                  <w:fldChar w:fldCharType="begin"/>
                </w:r>
                <w:r w:rsidR="00606AD5">
                  <w:rPr>
                    <w:noProof/>
                  </w:rPr>
                  <w:instrText xml:space="preserve"> MERGEFIELD "НДС" </w:instrText>
                </w:r>
                <w:r w:rsidR="008B4448" w:rsidRPr="008B4448">
                  <w:rPr>
                    <w:noProof/>
                  </w:rPr>
                  <w:instrText xml:space="preserve">\# "# ### ### ##0,00" </w:instrText>
                </w:r>
                <w:r w:rsidR="00606AD5">
                  <w:rPr>
                    <w:noProof/>
                  </w:rPr>
                  <w:fldChar w:fldCharType="separate"/>
                </w:r>
                <w:r w:rsidR="0037010D">
                  <w:rPr>
                    <w:noProof/>
                  </w:rPr>
                  <w:t>119 895,60</w:t>
                </w:r>
                <w:r w:rsidR="00606AD5">
                  <w:rPr>
                    <w:noProof/>
                  </w:rPr>
                  <w:fldChar w:fldCharType="end"/>
                </w:r>
              </w:sdtContent>
            </w:sdt>
          </w:p>
        </w:tc>
      </w:tr>
      <w:tr w:rsidR="00D55702" w:rsidRPr="000713B0" w14:paraId="18BC980B" w14:textId="77777777" w:rsidTr="009A2CC4">
        <w:trPr>
          <w:trHeight w:val="20"/>
        </w:trPr>
        <w:tc>
          <w:tcPr>
            <w:tcW w:w="851" w:type="dxa"/>
            <w:shd w:val="clear" w:color="auto" w:fill="FFFFCD" w:themeFill="background2"/>
          </w:tcPr>
          <w:p w14:paraId="496C9277" w14:textId="77777777" w:rsidR="00D55702" w:rsidRPr="000713B0" w:rsidRDefault="00D55702" w:rsidP="00BD4BC1">
            <w:pPr>
              <w:pStyle w:val="119"/>
            </w:pPr>
          </w:p>
        </w:tc>
        <w:tc>
          <w:tcPr>
            <w:tcW w:w="4394" w:type="dxa"/>
            <w:shd w:val="clear" w:color="auto" w:fill="FFFFCD" w:themeFill="background2"/>
          </w:tcPr>
          <w:p w14:paraId="653BBA6B" w14:textId="77777777" w:rsidR="00D55702" w:rsidRDefault="00D55702" w:rsidP="00BD4BC1">
            <w:r>
              <w:t>Максимально допустимый размер аванса</w:t>
            </w:r>
          </w:p>
        </w:tc>
        <w:tc>
          <w:tcPr>
            <w:tcW w:w="4395" w:type="dxa"/>
            <w:shd w:val="clear" w:color="auto" w:fill="FFFFCD" w:themeFill="background2"/>
          </w:tcPr>
          <w:p w14:paraId="3F6B76E2" w14:textId="79F08D53" w:rsidR="00D55702" w:rsidRDefault="00D55702" w:rsidP="00BD4BC1">
            <w:pPr>
              <w:rPr>
                <w:noProof/>
              </w:rPr>
            </w:pPr>
            <w:r>
              <w:rPr>
                <w:noProof/>
              </w:rPr>
              <w:fldChar w:fldCharType="begin"/>
            </w:r>
            <w:r>
              <w:rPr>
                <w:noProof/>
              </w:rPr>
              <w:instrText xml:space="preserve"> MERGEFIELD "Аванс" </w:instrText>
            </w:r>
            <w:r>
              <w:rPr>
                <w:noProof/>
              </w:rPr>
              <w:fldChar w:fldCharType="separate"/>
            </w:r>
            <w:r w:rsidR="0037010D">
              <w:rPr>
                <w:noProof/>
              </w:rPr>
              <w:t>о</w:t>
            </w:r>
            <w:r>
              <w:rPr>
                <w:noProof/>
              </w:rPr>
              <w:fldChar w:fldCharType="end"/>
            </w:r>
          </w:p>
        </w:tc>
      </w:tr>
      <w:tr w:rsidR="00BD4BC1" w:rsidRPr="000713B0" w14:paraId="3AD63DC9" w14:textId="77777777" w:rsidTr="009A2CC4">
        <w:trPr>
          <w:trHeight w:val="20"/>
        </w:trPr>
        <w:tc>
          <w:tcPr>
            <w:tcW w:w="851" w:type="dxa"/>
            <w:shd w:val="clear" w:color="auto" w:fill="FFFFCD" w:themeFill="background2"/>
          </w:tcPr>
          <w:p w14:paraId="16218C9B" w14:textId="77777777" w:rsidR="00BD4BC1" w:rsidRPr="000713B0" w:rsidRDefault="00BD4BC1" w:rsidP="00BD4BC1">
            <w:pPr>
              <w:pStyle w:val="119"/>
            </w:pPr>
          </w:p>
        </w:tc>
        <w:tc>
          <w:tcPr>
            <w:tcW w:w="4394" w:type="dxa"/>
            <w:shd w:val="clear" w:color="auto" w:fill="FFFFCD" w:themeFill="background2"/>
          </w:tcPr>
          <w:p w14:paraId="201BC90A"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64FC36FC" w14:textId="285E9E3E" w:rsidR="00BD4BC1" w:rsidRDefault="00AC7669" w:rsidP="00BD4BC1">
            <w:pPr>
              <w:rPr>
                <w:noProof/>
              </w:rPr>
            </w:pPr>
            <w:r>
              <w:rPr>
                <w:noProof/>
              </w:rPr>
              <w:t>да</w:t>
            </w:r>
          </w:p>
        </w:tc>
      </w:tr>
      <w:tr w:rsidR="00BD4BC1" w:rsidRPr="000713B0" w14:paraId="151A8B55" w14:textId="77777777" w:rsidTr="009A2CC4">
        <w:trPr>
          <w:trHeight w:val="20"/>
        </w:trPr>
        <w:tc>
          <w:tcPr>
            <w:tcW w:w="851" w:type="dxa"/>
            <w:shd w:val="clear" w:color="auto" w:fill="FFFFCD" w:themeFill="background2"/>
          </w:tcPr>
          <w:p w14:paraId="480D1280" w14:textId="77777777" w:rsidR="00BD4BC1" w:rsidRPr="000713B0" w:rsidRDefault="00BD4BC1" w:rsidP="00BD4BC1">
            <w:pPr>
              <w:pStyle w:val="119"/>
            </w:pPr>
          </w:p>
        </w:tc>
        <w:tc>
          <w:tcPr>
            <w:tcW w:w="4394" w:type="dxa"/>
            <w:shd w:val="clear" w:color="auto" w:fill="FFFFCD" w:themeFill="background2"/>
          </w:tcPr>
          <w:p w14:paraId="388B811B" w14:textId="77777777" w:rsidR="00BD4BC1" w:rsidRPr="00CD41A9" w:rsidRDefault="00806609" w:rsidP="00BD4BC1">
            <w:proofErr w:type="gramStart"/>
            <w:r w:rsidRPr="00806609">
              <w:t>Кроме того</w:t>
            </w:r>
            <w:proofErr w:type="gramEnd"/>
            <w:r w:rsidRPr="00806609">
              <w:t xml:space="preserve"> цена материалов (в т.ч. оборудования), предоставляемых заказчиком</w:t>
            </w:r>
          </w:p>
        </w:tc>
        <w:tc>
          <w:tcPr>
            <w:tcW w:w="4395" w:type="dxa"/>
            <w:shd w:val="clear" w:color="auto" w:fill="FFFFCD" w:themeFill="background2"/>
          </w:tcPr>
          <w:p w14:paraId="5AE4C305" w14:textId="478877CE" w:rsidR="00BD4BC1" w:rsidRDefault="00BD4BC1" w:rsidP="00BD4BC1">
            <w:pPr>
              <w:rPr>
                <w:noProof/>
              </w:rPr>
            </w:pPr>
            <w:r>
              <w:rPr>
                <w:noProof/>
              </w:rPr>
              <w:fldChar w:fldCharType="begin"/>
            </w:r>
            <w:r>
              <w:rPr>
                <w:noProof/>
              </w:rPr>
              <w:instrText xml:space="preserve"> MERGEFIELD "Цена_материалов_заказчика" </w:instrText>
            </w:r>
            <w:r w:rsidR="00FB008D">
              <w:rPr>
                <w:noProof/>
              </w:rPr>
              <w:fldChar w:fldCharType="separate"/>
            </w:r>
            <w:r>
              <w:rPr>
                <w:noProof/>
              </w:rPr>
              <w:fldChar w:fldCharType="end"/>
            </w:r>
            <w:r w:rsidR="00AC7669">
              <w:rPr>
                <w:noProof/>
              </w:rPr>
              <w:t>нет</w:t>
            </w:r>
          </w:p>
        </w:tc>
      </w:tr>
      <w:tr w:rsidR="00BD4BC1" w:rsidRPr="000713B0" w14:paraId="5EE95F37" w14:textId="77777777" w:rsidTr="00BD4BC1">
        <w:trPr>
          <w:trHeight w:val="787"/>
        </w:trPr>
        <w:tc>
          <w:tcPr>
            <w:tcW w:w="851" w:type="dxa"/>
          </w:tcPr>
          <w:p w14:paraId="366000AA" w14:textId="77777777" w:rsidR="00BD4BC1" w:rsidRPr="000713B0" w:rsidRDefault="00BD4BC1" w:rsidP="00BD4BC1">
            <w:pPr>
              <w:pStyle w:val="119"/>
            </w:pPr>
          </w:p>
        </w:tc>
        <w:tc>
          <w:tcPr>
            <w:tcW w:w="4394" w:type="dxa"/>
          </w:tcPr>
          <w:p w14:paraId="1C0649DC" w14:textId="77777777" w:rsidR="00BD4BC1" w:rsidRPr="00330B11" w:rsidRDefault="00BD4BC1" w:rsidP="00BD4BC1">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EEA86A726AE4679834C497743BB06ED"/>
            </w:placeholder>
            <w15:color w:val="FFFF00"/>
          </w:sdtPr>
          <w:sdtEndPr/>
          <w:sdtContent>
            <w:tc>
              <w:tcPr>
                <w:tcW w:w="4395" w:type="dxa"/>
              </w:tcPr>
              <w:p w14:paraId="384C3711" w14:textId="68B7CA6A" w:rsidR="00BD4BC1" w:rsidRDefault="00BD4BC1" w:rsidP="00BD4BC1">
                <w:pPr>
                  <w:rPr>
                    <w:noProof/>
                  </w:rPr>
                </w:pPr>
                <w:r>
                  <w:rPr>
                    <w:noProof/>
                  </w:rPr>
                  <w:fldChar w:fldCharType="begin"/>
                </w:r>
                <w:r>
                  <w:rPr>
                    <w:noProof/>
                  </w:rPr>
                  <w:instrText xml:space="preserve"> MERGEFIELD "Краткое_описание_предмета_закупки" </w:instrText>
                </w:r>
                <w:r>
                  <w:rPr>
                    <w:noProof/>
                  </w:rPr>
                  <w:fldChar w:fldCharType="separate"/>
                </w:r>
                <w:r w:rsidR="00A46C8D">
                  <w:rPr>
                    <w:noProof/>
                  </w:rPr>
                  <w:t>Вырубка древесно-кустарниковой растительности</w:t>
                </w:r>
                <w:r>
                  <w:rPr>
                    <w:noProof/>
                  </w:rPr>
                  <w:fldChar w:fldCharType="end"/>
                </w:r>
              </w:p>
            </w:tc>
          </w:sdtContent>
        </w:sdt>
      </w:tr>
      <w:tr w:rsidR="00C4575E" w:rsidRPr="000713B0" w14:paraId="6650EE1B" w14:textId="77777777" w:rsidTr="008B7720">
        <w:trPr>
          <w:trHeight w:val="567"/>
        </w:trPr>
        <w:tc>
          <w:tcPr>
            <w:tcW w:w="851" w:type="dxa"/>
          </w:tcPr>
          <w:p w14:paraId="39F6AB3B" w14:textId="77777777" w:rsidR="00C4575E" w:rsidRPr="000713B0" w:rsidRDefault="00C4575E" w:rsidP="00C4575E">
            <w:pPr>
              <w:pStyle w:val="119"/>
            </w:pPr>
          </w:p>
        </w:tc>
        <w:tc>
          <w:tcPr>
            <w:tcW w:w="4394" w:type="dxa"/>
          </w:tcPr>
          <w:p w14:paraId="4713BFA3" w14:textId="77777777" w:rsidR="00C4575E" w:rsidRPr="00C4575E" w:rsidRDefault="00C4575E" w:rsidP="00C4575E">
            <w:r w:rsidRPr="00C4575E">
              <w:t>Рассмотрение альтернативных предложений</w:t>
            </w:r>
          </w:p>
        </w:tc>
        <w:tc>
          <w:tcPr>
            <w:tcW w:w="4395" w:type="dxa"/>
          </w:tcPr>
          <w:p w14:paraId="5BABBBCF" w14:textId="28D08403" w:rsidR="00C4575E" w:rsidRPr="00C4575E" w:rsidRDefault="00C4575E" w:rsidP="00C4575E">
            <w:pPr>
              <w:rPr>
                <w:noProof/>
              </w:rPr>
            </w:pPr>
            <w:r w:rsidRPr="00C4575E">
              <w:rPr>
                <w:noProof/>
              </w:rPr>
              <w:fldChar w:fldCharType="begin"/>
            </w:r>
            <w:r w:rsidRPr="00C4575E">
              <w:rPr>
                <w:noProof/>
              </w:rPr>
              <w:instrText xml:space="preserve"> MERGEFIELD Рассмотрение_альтернативных_предложений </w:instrText>
            </w:r>
            <w:r w:rsidRPr="00C4575E">
              <w:rPr>
                <w:noProof/>
              </w:rPr>
              <w:fldChar w:fldCharType="separate"/>
            </w:r>
            <w:r w:rsidR="00B315D6">
              <w:rPr>
                <w:noProof/>
              </w:rPr>
              <w:t>«</w:t>
            </w:r>
            <w:sdt>
              <w:sdtPr>
                <w:rPr>
                  <w:noProof/>
                </w:rPr>
                <w:alias w:val="Допуск альтернативных предложений"/>
                <w:tag w:val="Допуск альтернативных предложений"/>
                <w:id w:val="-28033469"/>
                <w:placeholder>
                  <w:docPart w:val="C54507C79B9342EFBD21C3CEA7CE5700"/>
                </w:placeholder>
                <w15:color w:val="FFFF00"/>
              </w:sdtPr>
              <w:sdtEndPr/>
              <w:sdtContent>
                <w:r w:rsidR="00AC7669">
                  <w:fldChar w:fldCharType="begin"/>
                </w:r>
                <w:r w:rsidR="00AC7669">
                  <w:instrText xml:space="preserve"> IF </w:instrText>
                </w:r>
                <w:fldSimple w:instr=" MERGEFIELD Рассмотрение_альтернативных_предложений ">
                  <w:r w:rsidR="00AC7669">
                    <w:rPr>
                      <w:noProof/>
                    </w:rPr>
                    <w:instrText>«Рассмотрение_альтернативных_предложений»</w:instrText>
                  </w:r>
                </w:fldSimple>
                <w:r w:rsidR="00AC7669">
                  <w:instrText xml:space="preserve"> = "Да" "Допускается подача а</w:instrText>
                </w:r>
                <w:r w:rsidR="00AC7669" w:rsidRPr="00411BE5">
                  <w:instrText>льтернативны</w:instrText>
                </w:r>
                <w:r w:rsidR="00AC7669">
                  <w:instrText>х</w:instrText>
                </w:r>
                <w:r w:rsidR="00AC7669" w:rsidRPr="00411BE5">
                  <w:instrText xml:space="preserve"> предложени</w:instrText>
                </w:r>
                <w:r w:rsidR="00AC7669">
                  <w:instrText>й</w:instrText>
                </w:r>
                <w:r w:rsidR="00AC7669" w:rsidRPr="00411BE5">
                  <w:instrText>.</w:instrText>
                </w:r>
                <w:r w:rsidR="00AC7669">
                  <w:instrText>" "</w:instrText>
                </w:r>
                <w:r w:rsidR="00AC7669" w:rsidRPr="00BC31EE">
                  <w:instrText>Альтернативные</w:instrText>
                </w:r>
                <w:r w:rsidR="00AC7669">
                  <w:instrText xml:space="preserve"> предложения не рассматриваются." </w:instrText>
                </w:r>
                <w:r w:rsidR="00AC7669">
                  <w:fldChar w:fldCharType="separate"/>
                </w:r>
                <w:r w:rsidR="003504E6" w:rsidRPr="00BC31EE">
                  <w:rPr>
                    <w:noProof/>
                  </w:rPr>
                  <w:t>Альтернативные</w:t>
                </w:r>
                <w:r w:rsidR="003504E6">
                  <w:rPr>
                    <w:noProof/>
                  </w:rPr>
                  <w:t xml:space="preserve"> предложения не рассматриваются.</w:t>
                </w:r>
                <w:r w:rsidR="00AC7669">
                  <w:fldChar w:fldCharType="end"/>
                </w:r>
              </w:sdtContent>
            </w:sdt>
            <w:r w:rsidRPr="00C4575E">
              <w:rPr>
                <w:noProof/>
              </w:rPr>
              <w:fldChar w:fldCharType="end"/>
            </w:r>
          </w:p>
        </w:tc>
      </w:tr>
      <w:tr w:rsidR="00BD4BC1" w:rsidRPr="000713B0" w14:paraId="765A9CCA" w14:textId="77777777" w:rsidTr="009A2CC4">
        <w:trPr>
          <w:trHeight w:val="20"/>
        </w:trPr>
        <w:tc>
          <w:tcPr>
            <w:tcW w:w="851" w:type="dxa"/>
          </w:tcPr>
          <w:p w14:paraId="49CB6FF4" w14:textId="77777777" w:rsidR="00BD4BC1" w:rsidRPr="000713B0" w:rsidRDefault="00BD4BC1" w:rsidP="00BD4BC1">
            <w:pPr>
              <w:pStyle w:val="119"/>
            </w:pPr>
          </w:p>
        </w:tc>
        <w:tc>
          <w:tcPr>
            <w:tcW w:w="4394" w:type="dxa"/>
          </w:tcPr>
          <w:p w14:paraId="1C92BDEF"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684A1FF2B35D4F94859B927F016326F6"/>
            </w:placeholder>
            <w15:color w:val="FFFF00"/>
          </w:sdtPr>
          <w:sdtEndPr/>
          <w:sdtContent>
            <w:tc>
              <w:tcPr>
                <w:tcW w:w="4395" w:type="dxa"/>
              </w:tcPr>
              <w:p w14:paraId="448D2894" w14:textId="641B22BD" w:rsidR="00BD4BC1" w:rsidRPr="000713B0" w:rsidRDefault="00FB008D" w:rsidP="00BD4BC1">
                <w:pPr>
                  <w:rPr>
                    <w:noProof/>
                  </w:rPr>
                </w:pPr>
                <w:sdt>
                  <w:sdtPr>
                    <w:rPr>
                      <w:noProof/>
                    </w:rPr>
                    <w:alias w:val="Способ закупки"/>
                    <w:tag w:val="Способ закупки"/>
                    <w:id w:val="-193068995"/>
                    <w:placeholder>
                      <w:docPart w:val="8623A6C286AB422CB3899B49B253C076"/>
                    </w:placeholder>
                    <w15:color w:val="FFFF00"/>
                  </w:sdtPr>
                  <w:sdtEndPr/>
                  <w:sdtContent>
                    <w:r w:rsidR="00C30C86">
                      <w:rPr>
                        <w:noProof/>
                      </w:rPr>
                      <w:fldChar w:fldCharType="begin"/>
                    </w:r>
                    <w:r w:rsidR="00C30C86">
                      <w:rPr>
                        <w:noProof/>
                      </w:rPr>
                      <w:instrText xml:space="preserve"> MERGEFIELD  Способ_закупки  \* MERGEFORMAT </w:instrText>
                    </w:r>
                    <w:r w:rsidR="00C30C86">
                      <w:rPr>
                        <w:noProof/>
                      </w:rPr>
                      <w:fldChar w:fldCharType="separate"/>
                    </w:r>
                    <w:r w:rsidR="00C30C86">
                      <w:rPr>
                        <w:noProof/>
                      </w:rPr>
                      <w:t>электронный конкурс</w:t>
                    </w:r>
                    <w:r w:rsidR="00C30C86">
                      <w:rPr>
                        <w:noProof/>
                      </w:rPr>
                      <w:fldChar w:fldCharType="end"/>
                    </w:r>
                    <w:r w:rsidR="00C30C86">
                      <w:rPr>
                        <w:noProof/>
                      </w:rPr>
                      <w:t xml:space="preserve"> СМСП</w:t>
                    </w:r>
                  </w:sdtContent>
                </w:sdt>
              </w:p>
            </w:tc>
          </w:sdtContent>
        </w:sdt>
      </w:tr>
      <w:tr w:rsidR="00BD4BC1" w:rsidRPr="000713B0" w14:paraId="640BCDF7" w14:textId="77777777" w:rsidTr="009A2CC4">
        <w:tblPrEx>
          <w:tblLook w:val="0640" w:firstRow="0" w:lastRow="1" w:firstColumn="0" w:lastColumn="0" w:noHBand="1" w:noVBand="1"/>
        </w:tblPrEx>
        <w:trPr>
          <w:trHeight w:val="20"/>
        </w:trPr>
        <w:tc>
          <w:tcPr>
            <w:tcW w:w="851" w:type="dxa"/>
            <w:shd w:val="clear" w:color="auto" w:fill="FFFFCD" w:themeFill="background2"/>
          </w:tcPr>
          <w:p w14:paraId="0D3DE839" w14:textId="77777777" w:rsidR="00BD4BC1" w:rsidRPr="000713B0" w:rsidRDefault="00BD4BC1" w:rsidP="00BD4BC1">
            <w:pPr>
              <w:pStyle w:val="119"/>
            </w:pPr>
          </w:p>
        </w:tc>
        <w:tc>
          <w:tcPr>
            <w:tcW w:w="4394" w:type="dxa"/>
            <w:shd w:val="clear" w:color="auto" w:fill="FFFFCD" w:themeFill="background2"/>
          </w:tcPr>
          <w:p w14:paraId="1B02897B"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2" w:name="ЭФ" w:displacedByCustomXml="next"/>
          <w:sdt>
            <w:sdtPr>
              <w:alias w:val="ЭТП и адрес ЭТП"/>
              <w:tag w:val="ЭТП и адрес ЭТП"/>
              <w:id w:val="186180814"/>
              <w:placeholder>
                <w:docPart w:val="BD6C4FCE71774941B5B46F8C8588DCFC"/>
              </w:placeholder>
              <w15:color w:val="FFFF00"/>
            </w:sdtPr>
            <w:sdtEndPr/>
            <w:sdtContent>
              <w:sdt>
                <w:sdtPr>
                  <w:alias w:val="Место вскрытия заявок"/>
                  <w:tag w:val="Место вскрытия заявок"/>
                  <w:id w:val="1920366224"/>
                  <w:placeholder>
                    <w:docPart w:val="03B1A1684AA1444DA4CE817FD5094756"/>
                  </w:placeholder>
                  <w15:color w:val="FFFF00"/>
                </w:sdtPr>
                <w:sdtEndPr/>
                <w:sdtContent>
                  <w:sdt>
                    <w:sdtPr>
                      <w:id w:val="-1252200061"/>
                      <w:placeholder>
                        <w:docPart w:val="EFFA6BD807A6438680F070CAC820CB99"/>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4B61050E" w14:textId="3F0786D0" w:rsidR="00BD4BC1" w:rsidRPr="00EB3AC5" w:rsidRDefault="0037010D" w:rsidP="00BD4BC1">
                        <w:r>
                          <w:t>Фабрикант https://www.fabrikant.ru/</w:t>
                        </w:r>
                      </w:p>
                    </w:sdtContent>
                  </w:sdt>
                </w:sdtContent>
              </w:sdt>
            </w:sdtContent>
          </w:sdt>
          <w:bookmarkEnd w:id="2" w:displacedByCustomXml="prev"/>
        </w:tc>
      </w:tr>
      <w:tr w:rsidR="00BD4BC1" w:rsidRPr="000713B0" w14:paraId="2E1459A2" w14:textId="77777777" w:rsidTr="009A2CC4">
        <w:trPr>
          <w:trHeight w:val="20"/>
        </w:trPr>
        <w:tc>
          <w:tcPr>
            <w:tcW w:w="851" w:type="dxa"/>
          </w:tcPr>
          <w:p w14:paraId="33E95B71" w14:textId="77777777" w:rsidR="00BD4BC1" w:rsidRPr="000713B0" w:rsidRDefault="00BD4BC1" w:rsidP="00BD4BC1">
            <w:pPr>
              <w:pStyle w:val="119"/>
            </w:pPr>
          </w:p>
        </w:tc>
        <w:tc>
          <w:tcPr>
            <w:tcW w:w="4394" w:type="dxa"/>
          </w:tcPr>
          <w:p w14:paraId="1A65C84F"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7A9903B37745453887623FD608C339A3"/>
            </w:placeholder>
            <w15:color w:val="FFFF00"/>
          </w:sdtPr>
          <w:sdtEndPr/>
          <w:sdtContent>
            <w:tc>
              <w:tcPr>
                <w:tcW w:w="4395" w:type="dxa"/>
              </w:tcPr>
              <w:p w14:paraId="4DC23266" w14:textId="41DF8787" w:rsidR="00BD4BC1" w:rsidRDefault="00BD4BC1" w:rsidP="00BD4BC1">
                <w:r>
                  <w:rPr>
                    <w:noProof/>
                  </w:rPr>
                  <w:fldChar w:fldCharType="begin"/>
                </w:r>
                <w:r>
                  <w:rPr>
                    <w:noProof/>
                  </w:rPr>
                  <w:instrText xml:space="preserve"> MERGEFIELD "Технический_специалист" </w:instrText>
                </w:r>
                <w:r>
                  <w:rPr>
                    <w:noProof/>
                  </w:rPr>
                  <w:fldChar w:fldCharType="separate"/>
                </w:r>
                <w:r w:rsidR="00450EEB">
                  <w:rPr>
                    <w:noProof/>
                  </w:rPr>
                  <w:t>Кутузов Алексей Геннадьевич</w:t>
                </w:r>
                <w:r>
                  <w:rPr>
                    <w:noProof/>
                  </w:rPr>
                  <w:fldChar w:fldCharType="end"/>
                </w:r>
              </w:p>
            </w:tc>
          </w:sdtContent>
        </w:sdt>
      </w:tr>
      <w:tr w:rsidR="00BD4BC1" w:rsidRPr="000713B0" w14:paraId="57C63D62" w14:textId="77777777" w:rsidTr="009A2CC4">
        <w:trPr>
          <w:trHeight w:val="20"/>
        </w:trPr>
        <w:tc>
          <w:tcPr>
            <w:tcW w:w="851" w:type="dxa"/>
          </w:tcPr>
          <w:p w14:paraId="5DBF68E0" w14:textId="77777777" w:rsidR="00BD4BC1" w:rsidRPr="000713B0" w:rsidRDefault="00BD4BC1" w:rsidP="00BD4BC1">
            <w:pPr>
              <w:pStyle w:val="119"/>
            </w:pPr>
          </w:p>
        </w:tc>
        <w:tc>
          <w:tcPr>
            <w:tcW w:w="4394" w:type="dxa"/>
          </w:tcPr>
          <w:p w14:paraId="13274F17"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6FE9C89E393C490992F39D1ED9AB7A92"/>
            </w:placeholder>
            <w15:color w:val="FFFF00"/>
          </w:sdtPr>
          <w:sdtEndPr/>
          <w:sdtContent>
            <w:tc>
              <w:tcPr>
                <w:tcW w:w="4395" w:type="dxa"/>
              </w:tcPr>
              <w:p w14:paraId="6611E68B" w14:textId="56174192" w:rsidR="00BD4BC1" w:rsidRPr="000713B0" w:rsidRDefault="00BD4BC1" w:rsidP="00BD4BC1">
                <w:r>
                  <w:rPr>
                    <w:noProof/>
                  </w:rPr>
                  <w:fldChar w:fldCharType="begin"/>
                </w:r>
                <w:r>
                  <w:rPr>
                    <w:noProof/>
                  </w:rPr>
                  <w:instrText xml:space="preserve"> MERGEFIELD "Телефон_технического_специалиста"</w:instrText>
                </w:r>
                <w:r>
                  <w:rPr>
                    <w:noProof/>
                  </w:rPr>
                  <w:fldChar w:fldCharType="separate"/>
                </w:r>
                <w:r w:rsidR="00450EEB">
                  <w:rPr>
                    <w:noProof/>
                  </w:rPr>
                  <w:t>8(3955)503-335</w:t>
                </w:r>
                <w:r>
                  <w:rPr>
                    <w:noProof/>
                  </w:rPr>
                  <w:fldChar w:fldCharType="end"/>
                </w:r>
              </w:p>
            </w:tc>
          </w:sdtContent>
        </w:sdt>
      </w:tr>
      <w:tr w:rsidR="00BD4BC1" w:rsidRPr="000713B0" w14:paraId="2E00D1F2" w14:textId="77777777" w:rsidTr="009A2CC4">
        <w:trPr>
          <w:trHeight w:val="20"/>
        </w:trPr>
        <w:tc>
          <w:tcPr>
            <w:tcW w:w="851" w:type="dxa"/>
          </w:tcPr>
          <w:p w14:paraId="6B2DBF1A" w14:textId="77777777" w:rsidR="00BD4BC1" w:rsidRPr="000713B0" w:rsidRDefault="00BD4BC1" w:rsidP="00BD4BC1">
            <w:pPr>
              <w:pStyle w:val="119"/>
            </w:pPr>
          </w:p>
        </w:tc>
        <w:tc>
          <w:tcPr>
            <w:tcW w:w="4394" w:type="dxa"/>
          </w:tcPr>
          <w:p w14:paraId="550934DE"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4D99EB07335C43648C3F803AE67F9616"/>
            </w:placeholder>
            <w15:color w:val="FFFF00"/>
          </w:sdtPr>
          <w:sdtEndPr/>
          <w:sdtContent>
            <w:tc>
              <w:tcPr>
                <w:tcW w:w="4395" w:type="dxa"/>
              </w:tcPr>
              <w:p w14:paraId="632B7277" w14:textId="77777777" w:rsidR="00450EEB" w:rsidRDefault="00BD4BC1" w:rsidP="00450EEB">
                <w:pPr>
                  <w:jc w:val="both"/>
                  <w:outlineLvl w:val="0"/>
                  <w:rPr>
                    <w:noProof/>
                  </w:rPr>
                </w:pPr>
                <w:r>
                  <w:rPr>
                    <w:noProof/>
                  </w:rPr>
                  <w:fldChar w:fldCharType="begin"/>
                </w:r>
                <w:r>
                  <w:rPr>
                    <w:noProof/>
                  </w:rPr>
                  <w:instrText xml:space="preserve"> MERGEFIELD "Электронная_почта_технического_специалис" </w:instrText>
                </w:r>
                <w:r>
                  <w:rPr>
                    <w:noProof/>
                  </w:rPr>
                  <w:fldChar w:fldCharType="separate"/>
                </w:r>
              </w:p>
              <w:sdt>
                <w:sdtPr>
                  <w:alias w:val="Эл. почта куратора закупки"/>
                  <w:tag w:val="Эл. почта куратора закупки"/>
                  <w:id w:val="-1263594379"/>
                  <w:placeholder>
                    <w:docPart w:val="9EE2C7E25B12407CBB3CC5D8A515F497"/>
                  </w:placeholder>
                  <w15:color w:val="FFFF00"/>
                </w:sdtPr>
                <w:sdtEndPr/>
                <w:sdtContent>
                  <w:p w14:paraId="4B2E9C55" w14:textId="37C57E6B" w:rsidR="00450EEB" w:rsidRPr="00FE660C" w:rsidRDefault="00450EEB" w:rsidP="00450EE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Kutuzov_AG</w:t>
                    </w:r>
                    <w:r>
                      <w:rPr>
                        <w:sz w:val="24"/>
                        <w:szCs w:val="24"/>
                        <w:lang w:eastAsia="ru-RU"/>
                      </w:rPr>
                      <w:t>@</w:t>
                    </w:r>
                    <w:r w:rsidRPr="00FE660C">
                      <w:rPr>
                        <w:sz w:val="24"/>
                        <w:szCs w:val="24"/>
                        <w:lang w:eastAsia="ru-RU"/>
                      </w:rPr>
                      <w:t>baikalenergy.com</w:t>
                    </w:r>
                  </w:p>
                  <w:p w14:paraId="56303634" w14:textId="77777777" w:rsidR="00450EEB" w:rsidRDefault="00450EEB" w:rsidP="00450EEB">
                    <w:r w:rsidRPr="00FE660C">
                      <w:rPr>
                        <w:noProof/>
                      </w:rPr>
                      <w:fldChar w:fldCharType="end"/>
                    </w:r>
                  </w:p>
                </w:sdtContent>
              </w:sdt>
              <w:p w14:paraId="5D3DFC31" w14:textId="51DA7148" w:rsidR="00BD4BC1" w:rsidRDefault="00BD4BC1" w:rsidP="00BD4BC1">
                <w:r>
                  <w:rPr>
                    <w:noProof/>
                  </w:rPr>
                  <w:fldChar w:fldCharType="end"/>
                </w:r>
              </w:p>
            </w:tc>
          </w:sdtContent>
        </w:sdt>
      </w:tr>
      <w:tr w:rsidR="00BD4BC1" w:rsidRPr="000713B0" w14:paraId="66001AA9" w14:textId="77777777" w:rsidTr="009A2CC4">
        <w:trPr>
          <w:trHeight w:val="20"/>
        </w:trPr>
        <w:tc>
          <w:tcPr>
            <w:tcW w:w="851" w:type="dxa"/>
          </w:tcPr>
          <w:p w14:paraId="70830B33" w14:textId="77777777" w:rsidR="00BD4BC1" w:rsidRPr="000713B0" w:rsidRDefault="00BD4BC1" w:rsidP="00BD4BC1">
            <w:pPr>
              <w:pStyle w:val="119"/>
            </w:pPr>
          </w:p>
        </w:tc>
        <w:tc>
          <w:tcPr>
            <w:tcW w:w="4394" w:type="dxa"/>
          </w:tcPr>
          <w:p w14:paraId="6E519F02"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E9DE15B1AE847298E4D71A0376E9D42"/>
            </w:placeholder>
            <w15:color w:val="FFFF00"/>
          </w:sdtPr>
          <w:sdtEndPr/>
          <w:sdtContent>
            <w:tc>
              <w:tcPr>
                <w:tcW w:w="4395" w:type="dxa"/>
              </w:tcPr>
              <w:p w14:paraId="4C4DF6C1" w14:textId="01651B6D" w:rsidR="00BD4BC1" w:rsidRDefault="00BD4BC1" w:rsidP="00BD4BC1">
                <w:pPr>
                  <w:rPr>
                    <w:noProof/>
                  </w:rPr>
                </w:pPr>
                <w:r>
                  <w:rPr>
                    <w:noProof/>
                  </w:rPr>
                  <w:fldChar w:fldCharType="begin"/>
                </w:r>
                <w:r>
                  <w:rPr>
                    <w:noProof/>
                  </w:rPr>
                  <w:instrText xml:space="preserve"> MERGEFIELD "Куратор_закупки" </w:instrText>
                </w:r>
                <w:r>
                  <w:rPr>
                    <w:noProof/>
                  </w:rPr>
                  <w:fldChar w:fldCharType="separate"/>
                </w:r>
                <w:r w:rsidR="00450EEB">
                  <w:rPr>
                    <w:noProof/>
                  </w:rPr>
                  <w:t>Шарымова Ирина Николаевна</w:t>
                </w:r>
                <w:r>
                  <w:rPr>
                    <w:noProof/>
                  </w:rPr>
                  <w:fldChar w:fldCharType="end"/>
                </w:r>
              </w:p>
            </w:tc>
          </w:sdtContent>
        </w:sdt>
      </w:tr>
      <w:tr w:rsidR="00BD4BC1" w:rsidRPr="000713B0" w14:paraId="17808326" w14:textId="77777777" w:rsidTr="009A2CC4">
        <w:trPr>
          <w:trHeight w:val="20"/>
        </w:trPr>
        <w:tc>
          <w:tcPr>
            <w:tcW w:w="851" w:type="dxa"/>
          </w:tcPr>
          <w:p w14:paraId="2D0BA95A" w14:textId="77777777" w:rsidR="00BD4BC1" w:rsidRPr="000713B0" w:rsidRDefault="00BD4BC1" w:rsidP="00BD4BC1">
            <w:pPr>
              <w:pStyle w:val="119"/>
            </w:pPr>
          </w:p>
        </w:tc>
        <w:tc>
          <w:tcPr>
            <w:tcW w:w="4394" w:type="dxa"/>
          </w:tcPr>
          <w:p w14:paraId="336CA103"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3BFD1491E0F04C0DABE53FE4C40EEB85"/>
            </w:placeholder>
            <w15:color w:val="FFFF00"/>
          </w:sdtPr>
          <w:sdtEndPr/>
          <w:sdtContent>
            <w:tc>
              <w:tcPr>
                <w:tcW w:w="4395" w:type="dxa"/>
              </w:tcPr>
              <w:p w14:paraId="6969B638" w14:textId="5F5A2564" w:rsidR="00BD4BC1" w:rsidRPr="000713B0" w:rsidRDefault="00450EEB" w:rsidP="00BD4BC1">
                <w:r>
                  <w:t>8 (3955)503-561</w:t>
                </w:r>
              </w:p>
            </w:tc>
          </w:sdtContent>
        </w:sdt>
      </w:tr>
      <w:tr w:rsidR="00BD4BC1" w:rsidRPr="000713B0" w14:paraId="714BF1F2" w14:textId="77777777" w:rsidTr="009A2CC4">
        <w:trPr>
          <w:trHeight w:val="20"/>
        </w:trPr>
        <w:tc>
          <w:tcPr>
            <w:tcW w:w="851" w:type="dxa"/>
          </w:tcPr>
          <w:p w14:paraId="3834057F" w14:textId="77777777" w:rsidR="00BD4BC1" w:rsidRPr="000713B0" w:rsidRDefault="00BD4BC1" w:rsidP="00BD4BC1">
            <w:pPr>
              <w:pStyle w:val="119"/>
            </w:pPr>
          </w:p>
        </w:tc>
        <w:tc>
          <w:tcPr>
            <w:tcW w:w="4394" w:type="dxa"/>
          </w:tcPr>
          <w:p w14:paraId="3EC3B7EC"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857F3268579F48539AD5AE4B30A5100E"/>
            </w:placeholder>
            <w15:color w:val="FFFF00"/>
          </w:sdtPr>
          <w:sdtEndPr/>
          <w:sdtContent>
            <w:tc>
              <w:tcPr>
                <w:tcW w:w="4395" w:type="dxa"/>
              </w:tcPr>
              <w:p w14:paraId="2096241B" w14:textId="58935671" w:rsidR="00450EEB" w:rsidRDefault="00BD4BC1" w:rsidP="00450EEB">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450EEB">
                  <w:t xml:space="preserve"> </w:t>
                </w:r>
                <w:sdt>
                  <w:sdtPr>
                    <w:alias w:val="Эл. почта куратора закупки"/>
                    <w:tag w:val="Эл. почта куратора закупки"/>
                    <w:id w:val="692111771"/>
                    <w:placeholder>
                      <w:docPart w:val="ABFD8D4F1FA44ACF82A1933CA7052C24"/>
                    </w:placeholder>
                    <w15:color w:val="FFFF00"/>
                  </w:sdtPr>
                  <w:sdtEndPr/>
                  <w:sdtContent>
                    <w:r w:rsidR="00450EEB" w:rsidRPr="00FE660C">
                      <w:rPr>
                        <w:rFonts w:ascii="Arial" w:eastAsia="Times New Roman" w:hAnsi="Arial" w:cs="Arial"/>
                        <w:noProof/>
                        <w:lang w:eastAsia="ru-RU"/>
                      </w:rPr>
                      <w:fldChar w:fldCharType="begin"/>
                    </w:r>
                    <w:r w:rsidR="00450EEB" w:rsidRPr="00FE660C">
                      <w:rPr>
                        <w:rFonts w:ascii="Arial" w:hAnsi="Arial" w:cs="Arial"/>
                        <w:noProof/>
                        <w:lang w:eastAsia="ru-RU"/>
                      </w:rPr>
                      <w:instrText xml:space="preserve"> MERGEFIELD "Электронная_почта_куратора_закупки" </w:instrText>
                    </w:r>
                    <w:r w:rsidR="00450EEB" w:rsidRPr="00FE660C">
                      <w:rPr>
                        <w:rFonts w:ascii="Arial" w:eastAsia="Times New Roman" w:hAnsi="Arial" w:cs="Arial"/>
                        <w:noProof/>
                        <w:lang w:eastAsia="ru-RU"/>
                      </w:rPr>
                      <w:fldChar w:fldCharType="separate"/>
                    </w:r>
                    <w:r w:rsidR="00450EEB" w:rsidRPr="00FE660C">
                      <w:rPr>
                        <w:sz w:val="24"/>
                        <w:szCs w:val="24"/>
                        <w:lang w:eastAsia="ru-RU"/>
                      </w:rPr>
                      <w:t>Sharymova_IN@baikalenergy.com</w:t>
                    </w:r>
                    <w:r w:rsidR="00450EEB" w:rsidRPr="00FE660C">
                      <w:rPr>
                        <w:noProof/>
                      </w:rPr>
                      <w:fldChar w:fldCharType="end"/>
                    </w:r>
                  </w:sdtContent>
                </w:sdt>
              </w:p>
              <w:p w14:paraId="7573A9F4" w14:textId="1D8E8102" w:rsidR="00BD4BC1" w:rsidRDefault="00BD4BC1" w:rsidP="00BD4BC1">
                <w:r>
                  <w:rPr>
                    <w:noProof/>
                  </w:rPr>
                  <w:fldChar w:fldCharType="end"/>
                </w:r>
              </w:p>
            </w:tc>
          </w:sdtContent>
        </w:sdt>
      </w:tr>
      <w:tr w:rsidR="00BD4BC1" w:rsidRPr="000713B0" w14:paraId="2F28E6F3" w14:textId="77777777" w:rsidTr="009A2CC4">
        <w:trPr>
          <w:trHeight w:val="20"/>
        </w:trPr>
        <w:tc>
          <w:tcPr>
            <w:tcW w:w="851" w:type="dxa"/>
          </w:tcPr>
          <w:p w14:paraId="098DB7F2" w14:textId="77777777" w:rsidR="00BD4BC1" w:rsidRPr="000713B0" w:rsidRDefault="00BD4BC1" w:rsidP="00BD4BC1">
            <w:pPr>
              <w:pStyle w:val="119"/>
            </w:pPr>
          </w:p>
        </w:tc>
        <w:tc>
          <w:tcPr>
            <w:tcW w:w="4394" w:type="dxa"/>
          </w:tcPr>
          <w:p w14:paraId="1CD6691A"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B4DB61B9992041759FA8BA66A68795EE"/>
            </w:placeholder>
            <w15:color w:val="FFFF00"/>
          </w:sdtPr>
          <w:sdtEndPr/>
          <w:sdtContent>
            <w:tc>
              <w:tcPr>
                <w:tcW w:w="4395" w:type="dxa"/>
              </w:tcPr>
              <w:p w14:paraId="688AC809" w14:textId="6D0B3598" w:rsidR="00BD4BC1" w:rsidRPr="000713B0" w:rsidRDefault="00BD4BC1" w:rsidP="00BD4BC1">
                <w:r>
                  <w:rPr>
                    <w:noProof/>
                  </w:rPr>
                  <w:fldChar w:fldCharType="begin"/>
                </w:r>
                <w:r>
                  <w:rPr>
                    <w:noProof/>
                  </w:rPr>
                  <w:instrText xml:space="preserve"> MERGEFIELD "Местонахождение_заказчика" </w:instrText>
                </w:r>
                <w:r>
                  <w:rPr>
                    <w:noProof/>
                  </w:rPr>
                  <w:fldChar w:fldCharType="separate"/>
                </w:r>
                <w:r w:rsidR="00AC7669">
                  <w:t xml:space="preserve"> </w:t>
                </w:r>
                <w:sdt>
                  <w:sdtPr>
                    <w:alias w:val="Адрес местонахождения (юр. адрес) заказчика"/>
                    <w:tag w:val="Адрес местонахождения (юр. адрес) заказчика"/>
                    <w:id w:val="816926388"/>
                    <w:placeholder>
                      <w:docPart w:val="F874EFD84F0B436C9A7950BB6FC07C9B"/>
                    </w:placeholder>
                    <w15:color w:val="FFFF00"/>
                  </w:sdtPr>
                  <w:sdtEndPr/>
                  <w:sdtContent>
                    <w:r w:rsidR="00AC7669">
                      <w:rPr>
                        <w:noProof/>
                      </w:rPr>
                      <w:fldChar w:fldCharType="begin"/>
                    </w:r>
                    <w:r w:rsidR="00AC7669">
                      <w:rPr>
                        <w:noProof/>
                      </w:rPr>
                      <w:instrText xml:space="preserve"> MERGEFIELD "Местонахождение_заказчика" </w:instrText>
                    </w:r>
                    <w:r w:rsidR="00AC7669">
                      <w:rPr>
                        <w:noProof/>
                      </w:rPr>
                      <w:fldChar w:fldCharType="separate"/>
                    </w:r>
                    <w:r w:rsidR="00AC7669">
                      <w:rPr>
                        <w:noProof/>
                      </w:rPr>
                      <w:t>665800</w:t>
                    </w:r>
                    <w:r w:rsidR="00AC7669">
                      <w:rPr>
                        <w:noProof/>
                      </w:rPr>
                      <w:fldChar w:fldCharType="end"/>
                    </w:r>
                    <w:r w:rsidR="00AC7669">
                      <w:rPr>
                        <w:noProof/>
                      </w:rPr>
                      <w:t xml:space="preserve"> Иркутская область, город Ангарск, Второй промышленный массив, квартал 17 стр.163, ТЭЦ-9</w:t>
                    </w:r>
                  </w:sdtContent>
                </w:sdt>
                <w:r w:rsidR="00AC7669">
                  <w:rPr>
                    <w:noProof/>
                  </w:rPr>
                  <w:t xml:space="preserve"> </w:t>
                </w:r>
                <w:r>
                  <w:rPr>
                    <w:noProof/>
                  </w:rPr>
                  <w:fldChar w:fldCharType="end"/>
                </w:r>
              </w:p>
            </w:tc>
          </w:sdtContent>
        </w:sdt>
      </w:tr>
      <w:tr w:rsidR="00BD4BC1" w:rsidRPr="000713B0" w14:paraId="399C60DC" w14:textId="77777777" w:rsidTr="009A2CC4">
        <w:trPr>
          <w:trHeight w:val="20"/>
        </w:trPr>
        <w:tc>
          <w:tcPr>
            <w:tcW w:w="851" w:type="dxa"/>
          </w:tcPr>
          <w:p w14:paraId="4F30BE69" w14:textId="77777777" w:rsidR="00BD4BC1" w:rsidRPr="000713B0" w:rsidRDefault="00BD4BC1" w:rsidP="00BD4BC1">
            <w:pPr>
              <w:pStyle w:val="119"/>
            </w:pPr>
          </w:p>
        </w:tc>
        <w:tc>
          <w:tcPr>
            <w:tcW w:w="4394" w:type="dxa"/>
          </w:tcPr>
          <w:p w14:paraId="1C059C96"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5E371440091E4EF1BCE4AAA2F6597F00"/>
            </w:placeholder>
            <w15:color w:val="FFFF00"/>
          </w:sdtPr>
          <w:sdtEndPr/>
          <w:sdtContent>
            <w:tc>
              <w:tcPr>
                <w:tcW w:w="4395" w:type="dxa"/>
              </w:tcPr>
              <w:p w14:paraId="1E54E330" w14:textId="5E3214B4"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AC7669">
                  <w:t xml:space="preserve"> </w:t>
                </w:r>
                <w:sdt>
                  <w:sdtPr>
                    <w:alias w:val="Почтовый адрес заказчика"/>
                    <w:tag w:val="Почтовый адрес заказчика"/>
                    <w:id w:val="291948375"/>
                    <w:placeholder>
                      <w:docPart w:val="7020C4FB1DEE41EBBFD5FED8336059C0"/>
                    </w:placeholder>
                    <w15:color w:val="FFFF00"/>
                  </w:sdtPr>
                  <w:sdtEndPr/>
                  <w:sdtContent>
                    <w:r w:rsidR="00AC7669">
                      <w:rPr>
                        <w:noProof/>
                      </w:rPr>
                      <w:fldChar w:fldCharType="begin"/>
                    </w:r>
                    <w:r w:rsidR="00AC7669">
                      <w:rPr>
                        <w:noProof/>
                      </w:rPr>
                      <w:instrText xml:space="preserve"> MERGEFIELD "Почтовый_адрес_заказчика" </w:instrText>
                    </w:r>
                    <w:r w:rsidR="00AC7669">
                      <w:rPr>
                        <w:noProof/>
                      </w:rPr>
                      <w:fldChar w:fldCharType="separate"/>
                    </w:r>
                    <w:r w:rsidR="00AC7669">
                      <w:rPr>
                        <w:noProof/>
                      </w:rPr>
                      <w:t>665821 Иркутская область, город Ангарск, а/я 5572</w:t>
                    </w:r>
                    <w:r w:rsidR="00AC7669">
                      <w:rPr>
                        <w:noProof/>
                      </w:rPr>
                      <w:fldChar w:fldCharType="end"/>
                    </w:r>
                  </w:sdtContent>
                </w:sdt>
                <w:r>
                  <w:rPr>
                    <w:noProof/>
                  </w:rPr>
                  <w:fldChar w:fldCharType="end"/>
                </w:r>
              </w:p>
            </w:tc>
          </w:sdtContent>
        </w:sdt>
      </w:tr>
      <w:tr w:rsidR="00BD4BC1" w:rsidRPr="000713B0" w14:paraId="29AE0518" w14:textId="77777777" w:rsidTr="009A2CC4">
        <w:trPr>
          <w:trHeight w:val="20"/>
        </w:trPr>
        <w:tc>
          <w:tcPr>
            <w:tcW w:w="851" w:type="dxa"/>
          </w:tcPr>
          <w:p w14:paraId="3F3CA925" w14:textId="77777777" w:rsidR="00BD4BC1" w:rsidRPr="000713B0" w:rsidRDefault="00BD4BC1" w:rsidP="00BD4BC1">
            <w:pPr>
              <w:pStyle w:val="119"/>
            </w:pPr>
          </w:p>
        </w:tc>
        <w:tc>
          <w:tcPr>
            <w:tcW w:w="4394" w:type="dxa"/>
          </w:tcPr>
          <w:p w14:paraId="1531C663"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8F6F678453DA4D9DB968C34CFD44A342"/>
            </w:placeholder>
            <w15:color w:val="FFFF00"/>
          </w:sdtPr>
          <w:sdtEndPr/>
          <w:sdtContent>
            <w:tc>
              <w:tcPr>
                <w:tcW w:w="4395" w:type="dxa"/>
              </w:tcPr>
              <w:p w14:paraId="3194848E" w14:textId="10AE4501"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r w:rsidR="00AC7669">
                  <w:t xml:space="preserve"> </w:t>
                </w:r>
                <w:sdt>
                  <w:sdtPr>
                    <w:alias w:val="Адрес эл. почты заказчика"/>
                    <w:tag w:val="Адрес эл. почты заказчика"/>
                    <w:id w:val="1739969447"/>
                    <w:placeholder>
                      <w:docPart w:val="1DBB1957DD0C49ABA4E6E88CCDAF339B"/>
                    </w:placeholder>
                    <w15:color w:val="FFFF00"/>
                  </w:sdtPr>
                  <w:sdtEndPr/>
                  <w:sdtContent>
                    <w:r w:rsidR="00AC7669">
                      <w:rPr>
                        <w:noProof/>
                      </w:rPr>
                      <w:fldChar w:fldCharType="begin"/>
                    </w:r>
                    <w:r w:rsidR="00AC7669">
                      <w:rPr>
                        <w:noProof/>
                      </w:rPr>
                      <w:instrText xml:space="preserve"> MERGEFIELD "Адрес_электронной_почты_заказчика" </w:instrText>
                    </w:r>
                    <w:r w:rsidR="00AC7669">
                      <w:rPr>
                        <w:noProof/>
                      </w:rPr>
                      <w:fldChar w:fldCharType="separate"/>
                    </w:r>
                    <w:r w:rsidR="00AC7669">
                      <w:rPr>
                        <w:noProof/>
                      </w:rPr>
                      <w:t>tec9</w:t>
                    </w:r>
                    <w:r w:rsidR="00AC7669" w:rsidRPr="00D02D00">
                      <w:rPr>
                        <w:rFonts w:ascii="Times New Roman" w:hAnsi="Times New Roman" w:cs="Times New Roman"/>
                        <w:sz w:val="24"/>
                        <w:szCs w:val="24"/>
                      </w:rPr>
                      <w:t>@baikalenergy.com</w:t>
                    </w:r>
                    <w:r w:rsidR="00AC7669">
                      <w:rPr>
                        <w:noProof/>
                      </w:rPr>
                      <w:fldChar w:fldCharType="end"/>
                    </w:r>
                  </w:sdtContent>
                </w:sdt>
                <w:r>
                  <w:rPr>
                    <w:noProof/>
                  </w:rPr>
                  <w:fldChar w:fldCharType="end"/>
                </w:r>
              </w:p>
            </w:tc>
          </w:sdtContent>
        </w:sdt>
      </w:tr>
      <w:tr w:rsidR="00BD4BC1" w:rsidRPr="000713B0" w14:paraId="293B413F"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14062477" w14:textId="77777777" w:rsidR="00BD4BC1" w:rsidRPr="000713B0" w:rsidRDefault="00BD4BC1" w:rsidP="00BD4BC1">
            <w:pPr>
              <w:pStyle w:val="119"/>
            </w:pPr>
          </w:p>
        </w:tc>
        <w:tc>
          <w:tcPr>
            <w:tcW w:w="4394" w:type="dxa"/>
            <w:tcMar>
              <w:bottom w:w="0" w:type="nil"/>
            </w:tcMar>
          </w:tcPr>
          <w:p w14:paraId="4AB1AC4A"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331D07B7B744253B4891678CA63FE4C"/>
            </w:placeholder>
            <w15:color w:val="FFFF00"/>
          </w:sdtPr>
          <w:sdtEndPr/>
          <w:sdtContent>
            <w:tc>
              <w:tcPr>
                <w:tcW w:w="4395" w:type="dxa"/>
                <w:tcMar>
                  <w:bottom w:w="0" w:type="nil"/>
                </w:tcMar>
              </w:tcPr>
              <w:p w14:paraId="1D2B8287" w14:textId="2C7713E8" w:rsidR="00BD4BC1" w:rsidRDefault="00BD4BC1" w:rsidP="00BD4BC1">
                <w:r>
                  <w:rPr>
                    <w:noProof/>
                  </w:rPr>
                  <w:fldChar w:fldCharType="begin"/>
                </w:r>
                <w:r>
                  <w:rPr>
                    <w:noProof/>
                  </w:rPr>
                  <w:instrText xml:space="preserve"> MERGEFIELD "Номер_контактного_телефона_заказчика"</w:instrText>
                </w:r>
                <w:r>
                  <w:rPr>
                    <w:noProof/>
                  </w:rPr>
                  <w:fldChar w:fldCharType="separate"/>
                </w:r>
                <w:r w:rsidR="00450EEB">
                  <w:t xml:space="preserve"> </w:t>
                </w:r>
                <w:sdt>
                  <w:sdtPr>
                    <w:alias w:val="Номер телефона заказчика"/>
                    <w:tag w:val="Номер телефона заказчика"/>
                    <w:id w:val="-163251181"/>
                    <w:placeholder>
                      <w:docPart w:val="79038FE3E09C4BCABA94FF244DC6BF50"/>
                    </w:placeholder>
                    <w15:color w:val="FFFF00"/>
                  </w:sdtPr>
                  <w:sdtEndPr/>
                  <w:sdtContent>
                    <w:sdt>
                      <w:sdtPr>
                        <w:alias w:val="Номер телефона заказчика"/>
                        <w:tag w:val="Номер телефона заказчика"/>
                        <w:id w:val="-1970272893"/>
                        <w:placeholder>
                          <w:docPart w:val="D823CAA99D6C4B44AFEAA460D5004394"/>
                        </w:placeholder>
                        <w15:color w:val="FFFF00"/>
                      </w:sdtPr>
                      <w:sdtEndPr/>
                      <w:sdtContent>
                        <w:r w:rsidR="00450EEB">
                          <w:t>8(</w:t>
                        </w:r>
                        <w:r w:rsidR="00450EEB">
                          <w:rPr>
                            <w:noProof/>
                          </w:rPr>
                          <w:fldChar w:fldCharType="begin"/>
                        </w:r>
                        <w:r w:rsidR="00450EEB">
                          <w:rPr>
                            <w:noProof/>
                          </w:rPr>
                          <w:instrText xml:space="preserve"> MERGEFIELD "Номер_контактного_телефона_заказчика"</w:instrText>
                        </w:r>
                        <w:r w:rsidR="00450EEB">
                          <w:rPr>
                            <w:noProof/>
                          </w:rPr>
                          <w:fldChar w:fldCharType="separate"/>
                        </w:r>
                        <w:r w:rsidR="00450EEB">
                          <w:rPr>
                            <w:noProof/>
                          </w:rPr>
                          <w:t>3955)503-118</w:t>
                        </w:r>
                        <w:r w:rsidR="00450EEB">
                          <w:rPr>
                            <w:noProof/>
                          </w:rPr>
                          <w:fldChar w:fldCharType="end"/>
                        </w:r>
                      </w:sdtContent>
                    </w:sdt>
                    <w:r w:rsidR="00450EEB">
                      <w:rPr>
                        <w:noProof/>
                      </w:rPr>
                      <w:t xml:space="preserve"> </w:t>
                    </w:r>
                  </w:sdtContent>
                </w:sdt>
                <w:r>
                  <w:rPr>
                    <w:noProof/>
                  </w:rPr>
                  <w:fldChar w:fldCharType="end"/>
                </w:r>
              </w:p>
            </w:tc>
          </w:sdtContent>
        </w:sdt>
      </w:tr>
    </w:tbl>
    <w:p w14:paraId="6142DD4F"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5D310E38" w14:textId="77777777" w:rsidR="00CA0E14" w:rsidRDefault="00A0232D" w:rsidP="00CA0E14">
      <w:pPr>
        <w:pStyle w:val="1"/>
      </w:pPr>
      <w:bookmarkStart w:id="3" w:name="_Toc143602461"/>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1756C985FB684C209C5C53258A3D9716"/>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755EC034" w14:textId="77777777" w:rsidTr="006909D6">
            <w:trPr>
              <w:trHeight w:val="20"/>
            </w:trPr>
            <w:tc>
              <w:tcPr>
                <w:tcW w:w="851" w:type="dxa"/>
                <w:shd w:val="clear" w:color="auto" w:fill="FFFFCD" w:themeFill="background2"/>
              </w:tcPr>
              <w:p w14:paraId="3DFB511C" w14:textId="77777777" w:rsidR="0021686B" w:rsidRPr="000713B0" w:rsidRDefault="0021686B" w:rsidP="0021686B">
                <w:pPr>
                  <w:pStyle w:val="119"/>
                </w:pPr>
              </w:p>
            </w:tc>
            <w:tc>
              <w:tcPr>
                <w:tcW w:w="4111" w:type="dxa"/>
                <w:shd w:val="clear" w:color="auto" w:fill="FFFFCD" w:themeFill="background2"/>
              </w:tcPr>
              <w:p w14:paraId="6D63860C"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6C43C50C911B4CC096B9FDDE29444110"/>
                </w:placeholder>
                <w15:color w:val="FFFF00"/>
              </w:sdtPr>
              <w:sdtEndPr/>
              <w:sdtContent>
                <w:tc>
                  <w:tcPr>
                    <w:tcW w:w="4678" w:type="dxa"/>
                    <w:shd w:val="clear" w:color="auto" w:fill="FFFFCD" w:themeFill="background2"/>
                  </w:tcPr>
                  <w:p w14:paraId="1E1A6343" w14:textId="77777777" w:rsidR="0021686B" w:rsidRPr="000713B0" w:rsidRDefault="0021686B" w:rsidP="006909D6">
                    <w:r>
                      <w:t>Дата размещения документации о закупке</w:t>
                    </w:r>
                  </w:p>
                </w:tc>
              </w:sdtContent>
            </w:sdt>
          </w:tr>
          <w:tr w:rsidR="0039625B" w:rsidRPr="000713B0" w14:paraId="7412B831" w14:textId="77777777" w:rsidTr="006909D6">
            <w:trPr>
              <w:trHeight w:val="20"/>
            </w:trPr>
            <w:tc>
              <w:tcPr>
                <w:tcW w:w="851" w:type="dxa"/>
                <w:shd w:val="clear" w:color="auto" w:fill="FFFFCD" w:themeFill="background2"/>
              </w:tcPr>
              <w:p w14:paraId="4F0073F1" w14:textId="77777777" w:rsidR="0039625B" w:rsidRPr="000713B0" w:rsidRDefault="0039625B" w:rsidP="0039625B">
                <w:pPr>
                  <w:pStyle w:val="119"/>
                </w:pPr>
              </w:p>
            </w:tc>
            <w:tc>
              <w:tcPr>
                <w:tcW w:w="4111" w:type="dxa"/>
                <w:shd w:val="clear" w:color="auto" w:fill="FFFFCD" w:themeFill="background2"/>
              </w:tcPr>
              <w:p w14:paraId="5F6CB180"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67E26A3E" w14:textId="32A2CD96" w:rsidR="0039625B" w:rsidRPr="000713B0" w:rsidRDefault="00FB008D" w:rsidP="0039625B">
                <w:sdt>
                  <w:sdtPr>
                    <w:alias w:val="Дата и время окончания срока подачи заявок"/>
                    <w:tag w:val="Дата и время окончания срока подачи заявок"/>
                    <w:id w:val="-2003729411"/>
                    <w:placeholder>
                      <w:docPart w:val="3F876C9A12E848849BBD528FA896808F"/>
                    </w:placeholder>
                    <w15:color w:val="FFFF00"/>
                    <w:date w:fullDate="2023-09-26T08:00:00Z">
                      <w:dateFormat w:val="dd.MM.yyyy H:mm"/>
                      <w:lid w:val="ru-RU"/>
                      <w:storeMappedDataAs w:val="dateTime"/>
                      <w:calendar w:val="gregorian"/>
                    </w:date>
                  </w:sdtPr>
                  <w:sdtEndPr/>
                  <w:sdtContent>
                    <w:r w:rsidR="0012653C">
                      <w:t>26</w:t>
                    </w:r>
                    <w:r w:rsidR="00100A4A">
                      <w:t>.09.2023 8:00</w:t>
                    </w:r>
                  </w:sdtContent>
                </w:sdt>
                <w:r w:rsidR="0039625B">
                  <w:t xml:space="preserve"> </w:t>
                </w:r>
                <w:r w:rsidR="0039625B" w:rsidRPr="00A3697A">
                  <w:t>по иркутскому времени</w:t>
                </w:r>
              </w:p>
            </w:tc>
          </w:tr>
          <w:tr w:rsidR="00D932CB" w:rsidRPr="000713B0" w14:paraId="4025C572" w14:textId="77777777" w:rsidTr="006909D6">
            <w:trPr>
              <w:trHeight w:val="20"/>
            </w:trPr>
            <w:tc>
              <w:tcPr>
                <w:tcW w:w="851" w:type="dxa"/>
              </w:tcPr>
              <w:p w14:paraId="0D3130AE" w14:textId="77777777" w:rsidR="00D932CB" w:rsidRPr="000713B0" w:rsidRDefault="00D932CB" w:rsidP="00D932CB">
                <w:pPr>
                  <w:pStyle w:val="119"/>
                </w:pPr>
              </w:p>
            </w:tc>
            <w:tc>
              <w:tcPr>
                <w:tcW w:w="4111" w:type="dxa"/>
              </w:tcPr>
              <w:p w14:paraId="332546DF"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1CBBEE0E6A5F48569EE3B21098A817CD"/>
                  </w:placeholder>
                  <w15:color w:val="FFFF00"/>
                </w:sdtPr>
                <w:sdtEndPr/>
                <w:sdtContent>
                  <w:sdt>
                    <w:sdtPr>
                      <w:alias w:val="Место вскрытия заявок"/>
                      <w:tag w:val="Место вскрытия заявок"/>
                      <w:id w:val="-233082928"/>
                      <w:placeholder>
                        <w:docPart w:val="40D0B27C8D5C4E538C1B6AF2C912106B"/>
                      </w:placeholder>
                      <w15:color w:val="FFFF00"/>
                    </w:sdtPr>
                    <w:sdtEndPr/>
                    <w:sdtContent>
                      <w:sdt>
                        <w:sdtPr>
                          <w:id w:val="193507911"/>
                          <w:placeholder>
                            <w:docPart w:val="DE055068DDBD4232A68665A3ED2720CD"/>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381CB3AD" w14:textId="6E26BB28" w:rsidR="00D932CB" w:rsidRPr="000713B0" w:rsidRDefault="008D6186" w:rsidP="00D932CB">
                            <w:r>
                              <w:t>Фабрикант https://www.fabrikant.ru/</w:t>
                            </w:r>
                          </w:p>
                        </w:sdtContent>
                      </w:sdt>
                    </w:sdtContent>
                  </w:sdt>
                </w:sdtContent>
              </w:sdt>
            </w:tc>
          </w:tr>
          <w:tr w:rsidR="00D932CB" w:rsidRPr="000713B0" w14:paraId="69D680CB" w14:textId="77777777" w:rsidTr="006909D6">
            <w:trPr>
              <w:trHeight w:val="20"/>
            </w:trPr>
            <w:tc>
              <w:tcPr>
                <w:tcW w:w="851" w:type="dxa"/>
              </w:tcPr>
              <w:p w14:paraId="041478D7" w14:textId="77777777" w:rsidR="00D932CB" w:rsidRPr="000713B0" w:rsidRDefault="00D932CB" w:rsidP="00D932CB">
                <w:pPr>
                  <w:pStyle w:val="119"/>
                </w:pPr>
              </w:p>
            </w:tc>
            <w:tc>
              <w:tcPr>
                <w:tcW w:w="4111" w:type="dxa"/>
              </w:tcPr>
              <w:p w14:paraId="206C7C17"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D85A850631CD4466A0FF1FD3F489BE35"/>
                  </w:placeholder>
                  <w15:color w:val="FFFF00"/>
                </w:sdtPr>
                <w:sdtEndPr/>
                <w:sdtContent>
                  <w:p w14:paraId="30D2FACB" w14:textId="3AF1B3C1" w:rsidR="008D6186" w:rsidRDefault="00D932CB" w:rsidP="008D6186">
                    <w:r>
                      <w:rPr>
                        <w:noProof/>
                      </w:rPr>
                      <w:fldChar w:fldCharType="begin"/>
                    </w:r>
                    <w:r>
                      <w:rPr>
                        <w:noProof/>
                      </w:rPr>
                      <w:instrText xml:space="preserve"> MERGEFIELD "Место_подачи_заявок_участников_закупки" </w:instrText>
                    </w:r>
                    <w:r>
                      <w:rPr>
                        <w:noProof/>
                      </w:rPr>
                      <w:fldChar w:fldCharType="separate"/>
                    </w:r>
                    <w:r w:rsidR="00B315D6">
                      <w:rPr>
                        <w:noProof/>
                      </w:rPr>
                      <w:t>«</w:t>
                    </w:r>
                    <w:r>
                      <w:rPr>
                        <w:noProof/>
                      </w:rPr>
                      <w:fldChar w:fldCharType="end"/>
                    </w:r>
                    <w:r w:rsidR="008D6186">
                      <w:t xml:space="preserve"> </w:t>
                    </w:r>
                    <w:sdt>
                      <w:sdtPr>
                        <w:alias w:val="Место вскрытия заявок"/>
                        <w:tag w:val="Место вскрытия заявок"/>
                        <w:id w:val="1179622205"/>
                        <w:placeholder>
                          <w:docPart w:val="09B158ED96894708A2767F718ADE56C7"/>
                        </w:placeholder>
                        <w15:color w:val="FFFF00"/>
                      </w:sdtPr>
                      <w:sdtEndPr/>
                      <w:sdtContent>
                        <w:sdt>
                          <w:sdtPr>
                            <w:alias w:val="Место вскрытия заявок"/>
                            <w:tag w:val="Место вскрытия заявок"/>
                            <w:id w:val="-502819217"/>
                            <w:placeholder>
                              <w:docPart w:val="98D577A7251F4758A0DADE5573EF2DE3"/>
                            </w:placeholder>
                            <w15:color w:val="FFFF00"/>
                          </w:sdtPr>
                          <w:sdtEndPr/>
                          <w:sdtContent>
                            <w:sdt>
                              <w:sdtPr>
                                <w:id w:val="-2065167475"/>
                                <w:placeholder>
                                  <w:docPart w:val="4960862EEBE145E8A37742918135EC84"/>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r w:rsidR="008D6186">
                                  <w:t>Фабрикант https://www.fabrikant.ru/</w:t>
                                </w:r>
                              </w:sdtContent>
                            </w:sdt>
                          </w:sdtContent>
                        </w:sdt>
                      </w:sdtContent>
                    </w:sdt>
                  </w:p>
                  <w:p w14:paraId="7CE149BB" w14:textId="28EC115E" w:rsidR="00D932CB" w:rsidRDefault="00FB008D" w:rsidP="008D6186"/>
                </w:sdtContent>
              </w:sdt>
            </w:tc>
          </w:tr>
          <w:tr w:rsidR="00B83CE4" w:rsidRPr="000713B0" w14:paraId="08EF328F" w14:textId="77777777" w:rsidTr="006909D6">
            <w:trPr>
              <w:trHeight w:val="20"/>
            </w:trPr>
            <w:tc>
              <w:tcPr>
                <w:tcW w:w="851" w:type="dxa"/>
              </w:tcPr>
              <w:p w14:paraId="6517E14F" w14:textId="77777777" w:rsidR="00B83CE4" w:rsidRPr="000713B0" w:rsidRDefault="00B83CE4" w:rsidP="00B83CE4">
                <w:pPr>
                  <w:pStyle w:val="119"/>
                </w:pPr>
              </w:p>
            </w:tc>
            <w:tc>
              <w:tcPr>
                <w:tcW w:w="4111" w:type="dxa"/>
              </w:tcPr>
              <w:p w14:paraId="602B6D50"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7EA906EE3CC141A49AB5B85D749A9A64"/>
                  </w:placeholder>
                  <w15:color w:val="FFFF00"/>
                </w:sdtPr>
                <w:sdtEndPr/>
                <w:sdtContent>
                  <w:sdt>
                    <w:sdtPr>
                      <w:alias w:val="Место предоставления документации"/>
                      <w:tag w:val="Место вскрытия заявок"/>
                      <w:id w:val="1721320537"/>
                      <w:placeholder>
                        <w:docPart w:val="CF1E9A7446174160998D7524B1E68FA5"/>
                      </w:placeholder>
                      <w15:color w:val="FFFF00"/>
                    </w:sdtPr>
                    <w:sdtEndPr/>
                    <w:sdtContent>
                      <w:sdt>
                        <w:sdtPr>
                          <w:rPr>
                            <w:highlight w:val="yellow"/>
                          </w:rPr>
                          <w:id w:val="-421029605"/>
                          <w:placeholder>
                            <w:docPart w:val="80CEB04B9C17482890A2F77EEA2CA2A4"/>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7D0D7930" w14:textId="1C322431" w:rsidR="00B83CE4" w:rsidRDefault="008D6186" w:rsidP="0084081A">
                            <w:r>
                              <w:rPr>
                                <w:highlight w:val="yellow"/>
                              </w:rPr>
                              <w:t>Единая информационная система в сфере закупок — https://zakupki.gov.ru, и площадка проведения закупки — https://www.fabrikant.ru/</w:t>
                            </w:r>
                          </w:p>
                        </w:sdtContent>
                      </w:sdt>
                    </w:sdtContent>
                  </w:sdt>
                </w:sdtContent>
              </w:sdt>
            </w:tc>
          </w:tr>
          <w:tr w:rsidR="0039625B" w:rsidRPr="000713B0" w14:paraId="4F1D3ABD" w14:textId="77777777" w:rsidTr="006909D6">
            <w:trPr>
              <w:trHeight w:val="567"/>
            </w:trPr>
            <w:tc>
              <w:tcPr>
                <w:tcW w:w="851" w:type="dxa"/>
              </w:tcPr>
              <w:p w14:paraId="5B733ED6" w14:textId="77777777" w:rsidR="0039625B" w:rsidRPr="000713B0" w:rsidRDefault="0039625B" w:rsidP="0039625B">
                <w:pPr>
                  <w:pStyle w:val="119"/>
                </w:pPr>
              </w:p>
            </w:tc>
            <w:tc>
              <w:tcPr>
                <w:tcW w:w="4111" w:type="dxa"/>
              </w:tcPr>
              <w:p w14:paraId="6F3E7BFE" w14:textId="77777777" w:rsidR="0039625B" w:rsidRDefault="0039625B" w:rsidP="0039625B">
                <w:r>
                  <w:t>Дата и время рассмотрения первых частей заявок</w:t>
                </w:r>
              </w:p>
            </w:tc>
            <w:tc>
              <w:tcPr>
                <w:tcW w:w="4678" w:type="dxa"/>
              </w:tcPr>
              <w:p w14:paraId="4B27C0D3" w14:textId="1A625543" w:rsidR="0039625B" w:rsidRDefault="008D6186" w:rsidP="0039625B">
                <w:r>
                  <w:t>2</w:t>
                </w:r>
                <w:r w:rsidR="0012653C">
                  <w:t>7</w:t>
                </w:r>
                <w:r>
                  <w:t xml:space="preserve">.09.2023 </w:t>
                </w:r>
                <w:r w:rsidR="00100A4A">
                  <w:t xml:space="preserve">23:00 по иркутскому времени </w:t>
                </w:r>
              </w:p>
            </w:tc>
          </w:tr>
          <w:tr w:rsidR="0039625B" w:rsidRPr="000713B0" w14:paraId="5E835CA2" w14:textId="77777777" w:rsidTr="006909D6">
            <w:trPr>
              <w:trHeight w:val="567"/>
            </w:trPr>
            <w:tc>
              <w:tcPr>
                <w:tcW w:w="851" w:type="dxa"/>
              </w:tcPr>
              <w:p w14:paraId="2F634791" w14:textId="77777777" w:rsidR="0039625B" w:rsidRPr="000713B0" w:rsidRDefault="0039625B" w:rsidP="0039625B">
                <w:pPr>
                  <w:pStyle w:val="119"/>
                </w:pPr>
              </w:p>
            </w:tc>
            <w:tc>
              <w:tcPr>
                <w:tcW w:w="4111" w:type="dxa"/>
              </w:tcPr>
              <w:p w14:paraId="0EBD5687" w14:textId="77777777" w:rsidR="0039625B" w:rsidRDefault="0039625B" w:rsidP="0039625B">
                <w:r>
                  <w:t>Дата приема дополнительных ценовых предложений (проведения переторжки)</w:t>
                </w:r>
              </w:p>
            </w:tc>
            <w:tc>
              <w:tcPr>
                <w:tcW w:w="4678" w:type="dxa"/>
              </w:tcPr>
              <w:p w14:paraId="10AD2C26" w14:textId="6BA94A5B" w:rsidR="0039625B" w:rsidRDefault="00FB008D" w:rsidP="0039625B">
                <w:sdt>
                  <w:sdtPr>
                    <w:alias w:val="Дата переторжки"/>
                    <w:tag w:val="Дата и время окончания срока подачи заявок"/>
                    <w:id w:val="1510790607"/>
                    <w:placeholder>
                      <w:docPart w:val="FD218D07DA064782988C1A0ADA9DDE79"/>
                    </w:placeholder>
                    <w15:color w:val="FFFF00"/>
                    <w:date w:fullDate="2023-09-28T00:00:00Z">
                      <w:dateFormat w:val="dd.MM.yyyy"/>
                      <w:lid w:val="ru-RU"/>
                      <w:storeMappedDataAs w:val="dateTime"/>
                      <w:calendar w:val="gregorian"/>
                    </w:date>
                  </w:sdtPr>
                  <w:sdtEndPr/>
                  <w:sdtContent>
                    <w:r w:rsidR="008D6186">
                      <w:t>2</w:t>
                    </w:r>
                    <w:r w:rsidR="0012653C">
                      <w:t>8</w:t>
                    </w:r>
                    <w:r w:rsidR="008D6186">
                      <w:t>.</w:t>
                    </w:r>
                    <w:r w:rsidR="0012653C">
                      <w:t>09</w:t>
                    </w:r>
                    <w:r w:rsidR="008D6186">
                      <w:t>.2023</w:t>
                    </w:r>
                  </w:sdtContent>
                </w:sdt>
                <w:r w:rsidR="0039625B">
                  <w:t xml:space="preserve"> с </w:t>
                </w:r>
                <w:sdt>
                  <w:sdtPr>
                    <w:alias w:val="Время переторжки (с)"/>
                    <w:tag w:val="Дата и время окончания срока подачи заявок"/>
                    <w:id w:val="-1365898818"/>
                    <w:placeholder>
                      <w:docPart w:val="09F0B040CC674ED8973EAE2B793BF041"/>
                    </w:placeholder>
                    <w15:color w:val="FFFF00"/>
                    <w:date w:fullDate="2023-09-13T08:00:00Z">
                      <w:dateFormat w:val="HH:mm"/>
                      <w:lid w:val="ru-RU"/>
                      <w:storeMappedDataAs w:val="dateTime"/>
                      <w:calendar w:val="gregorian"/>
                    </w:date>
                  </w:sdtPr>
                  <w:sdtEndPr/>
                  <w:sdtContent>
                    <w:r w:rsidR="008D6186">
                      <w:t>08:00</w:t>
                    </w:r>
                  </w:sdtContent>
                </w:sdt>
                <w:r w:rsidR="0039625B">
                  <w:t xml:space="preserve"> до </w:t>
                </w:r>
                <w:sdt>
                  <w:sdtPr>
                    <w:alias w:val="Время переторжки (по)"/>
                    <w:tag w:val="Дата и время окончания срока подачи заявок"/>
                    <w:id w:val="-1464419157"/>
                    <w:placeholder>
                      <w:docPart w:val="A4B5A0C57AE9427C8075844AEE6895F6"/>
                    </w:placeholder>
                    <w15:color w:val="FFFF00"/>
                    <w:date w:fullDate="2023-09-13T11:00:00Z">
                      <w:dateFormat w:val="HH:mm"/>
                      <w:lid w:val="ru-RU"/>
                      <w:storeMappedDataAs w:val="dateTime"/>
                      <w:calendar w:val="gregorian"/>
                    </w:date>
                  </w:sdtPr>
                  <w:sdtEndPr/>
                  <w:sdtContent>
                    <w:r w:rsidR="008D6186">
                      <w:t>11:00</w:t>
                    </w:r>
                  </w:sdtContent>
                </w:sdt>
                <w:r w:rsidR="0039625B">
                  <w:t xml:space="preserve"> </w:t>
                </w:r>
                <w:r w:rsidR="0039625B" w:rsidRPr="00A3697A">
                  <w:t>по иркутскому времени</w:t>
                </w:r>
              </w:p>
            </w:tc>
          </w:tr>
          <w:tr w:rsidR="0039625B" w:rsidRPr="000713B0" w14:paraId="17C9697A" w14:textId="77777777" w:rsidTr="006909D6">
            <w:trPr>
              <w:trHeight w:val="567"/>
            </w:trPr>
            <w:tc>
              <w:tcPr>
                <w:tcW w:w="851" w:type="dxa"/>
              </w:tcPr>
              <w:p w14:paraId="7085A0D8" w14:textId="77777777" w:rsidR="0039625B" w:rsidRPr="000713B0" w:rsidRDefault="0039625B" w:rsidP="0039625B">
                <w:pPr>
                  <w:pStyle w:val="119"/>
                </w:pPr>
              </w:p>
            </w:tc>
            <w:tc>
              <w:tcPr>
                <w:tcW w:w="4111" w:type="dxa"/>
              </w:tcPr>
              <w:p w14:paraId="5178712F" w14:textId="77777777" w:rsidR="0039625B" w:rsidRDefault="0039625B" w:rsidP="0039625B">
                <w:r>
                  <w:t>Дата и время рассмотрения вторых частей заявок</w:t>
                </w:r>
              </w:p>
            </w:tc>
            <w:tc>
              <w:tcPr>
                <w:tcW w:w="4678" w:type="dxa"/>
              </w:tcPr>
              <w:p w14:paraId="149AF583" w14:textId="34DAA583" w:rsidR="0039625B" w:rsidRPr="00A3697A" w:rsidRDefault="00FB008D" w:rsidP="0039625B">
                <w:sdt>
                  <w:sdtPr>
                    <w:alias w:val="Дата и время рассмотрения первых частей заявок"/>
                    <w:tag w:val="Дата и время окончания срока подачи заявок"/>
                    <w:id w:val="-2103095481"/>
                    <w:placeholder>
                      <w:docPart w:val="3DCFF9E4521545358F50613C4AE7AED4"/>
                    </w:placeholder>
                    <w15:color w:val="FFFF00"/>
                    <w:date w:fullDate="2023-10-02T23:00:00Z">
                      <w:dateFormat w:val="dd.MM.yyyy H:mm"/>
                      <w:lid w:val="ru-RU"/>
                      <w:storeMappedDataAs w:val="dateTime"/>
                      <w:calendar w:val="gregorian"/>
                    </w:date>
                  </w:sdtPr>
                  <w:sdtEndPr/>
                  <w:sdtContent>
                    <w:r w:rsidR="0012653C">
                      <w:t>02</w:t>
                    </w:r>
                    <w:r w:rsidR="008D6186">
                      <w:t>.</w:t>
                    </w:r>
                    <w:r w:rsidR="0012653C">
                      <w:t>10</w:t>
                    </w:r>
                    <w:r w:rsidR="008D6186">
                      <w:t>.2023 23:00</w:t>
                    </w:r>
                  </w:sdtContent>
                </w:sdt>
                <w:r w:rsidR="0039625B">
                  <w:t xml:space="preserve"> </w:t>
                </w:r>
                <w:r w:rsidR="0039625B" w:rsidRPr="00A3697A">
                  <w:t>по иркутскому времени</w:t>
                </w:r>
              </w:p>
            </w:tc>
          </w:tr>
          <w:tr w:rsidR="0039625B" w:rsidRPr="000713B0" w14:paraId="24AE4E26" w14:textId="77777777" w:rsidTr="006909D6">
            <w:trPr>
              <w:trHeight w:val="567"/>
            </w:trPr>
            <w:tc>
              <w:tcPr>
                <w:tcW w:w="851" w:type="dxa"/>
              </w:tcPr>
              <w:p w14:paraId="24E01A5B" w14:textId="77777777" w:rsidR="0039625B" w:rsidRPr="000713B0" w:rsidRDefault="0039625B" w:rsidP="0039625B">
                <w:pPr>
                  <w:pStyle w:val="119"/>
                </w:pPr>
              </w:p>
            </w:tc>
            <w:tc>
              <w:tcPr>
                <w:tcW w:w="4111" w:type="dxa"/>
              </w:tcPr>
              <w:p w14:paraId="445FCEE7" w14:textId="77777777" w:rsidR="0039625B" w:rsidRDefault="0039625B" w:rsidP="0039625B">
                <w:r w:rsidRPr="00CC4AEE">
                  <w:t>Дата и время подведения итогов</w:t>
                </w:r>
              </w:p>
            </w:tc>
            <w:tc>
              <w:tcPr>
                <w:tcW w:w="4678" w:type="dxa"/>
              </w:tcPr>
              <w:p w14:paraId="2A915673" w14:textId="6918291B" w:rsidR="0039625B" w:rsidRDefault="00FB008D" w:rsidP="0039625B">
                <w:sdt>
                  <w:sdtPr>
                    <w:alias w:val="Дата и время подведения итогов"/>
                    <w:tag w:val="Дата и время окончания срока подачи заявок"/>
                    <w:id w:val="-1422253082"/>
                    <w:placeholder>
                      <w:docPart w:val="7C1F217F4F9743EF865BD7C9BC24725E"/>
                    </w:placeholder>
                    <w15:color w:val="FFFF00"/>
                    <w:date w:fullDate="2023-10-03T17:00:00Z">
                      <w:dateFormat w:val="dd.MM.yyyy H:mm"/>
                      <w:lid w:val="ru-RU"/>
                      <w:storeMappedDataAs w:val="dateTime"/>
                      <w:calendar w:val="gregorian"/>
                    </w:date>
                  </w:sdtPr>
                  <w:sdtEndPr/>
                  <w:sdtContent>
                    <w:r w:rsidR="0012653C">
                      <w:t>03</w:t>
                    </w:r>
                    <w:r w:rsidR="008D6186">
                      <w:t>.</w:t>
                    </w:r>
                    <w:r w:rsidR="0012653C">
                      <w:t>10</w:t>
                    </w:r>
                    <w:r w:rsidR="008D6186">
                      <w:t>.2023 17:00</w:t>
                    </w:r>
                  </w:sdtContent>
                </w:sdt>
                <w:r w:rsidR="0039625B">
                  <w:t xml:space="preserve"> </w:t>
                </w:r>
                <w:r w:rsidR="0039625B" w:rsidRPr="00A3697A">
                  <w:t>по иркутскому времени</w:t>
                </w:r>
              </w:p>
            </w:tc>
          </w:tr>
          <w:tr w:rsidR="00B83CE4" w:rsidRPr="000713B0" w14:paraId="652DBAC0"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4DF8CF83" w14:textId="77777777" w:rsidR="00B83CE4" w:rsidRPr="000713B0" w:rsidRDefault="00B83CE4" w:rsidP="00B83CE4">
                <w:pPr>
                  <w:pStyle w:val="119"/>
                </w:pPr>
              </w:p>
            </w:tc>
            <w:tc>
              <w:tcPr>
                <w:tcW w:w="4111" w:type="dxa"/>
              </w:tcPr>
              <w:p w14:paraId="5D3DA7E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08C353CCD72D42D4B5D15979B27CD6A4"/>
                  </w:placeholder>
                  <w15:color w:val="FFFF00"/>
                </w:sdtPr>
                <w:sdtEndPr/>
                <w:sdtContent>
                  <w:p w14:paraId="215F6EE3" w14:textId="77777777"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B315D6">
                      <w:rPr>
                        <w:noProof/>
                      </w:rPr>
                      <w:t>«Место_рассмотрения_и_подведения_итогов»</w:t>
                    </w:r>
                    <w:r>
                      <w:rPr>
                        <w:noProof/>
                      </w:rPr>
                      <w:fldChar w:fldCharType="end"/>
                    </w:r>
                  </w:p>
                </w:sdtContent>
              </w:sdt>
            </w:tc>
          </w:tr>
        </w:tbl>
        <w:p w14:paraId="2662521C" w14:textId="77777777" w:rsidR="002440E7" w:rsidRDefault="00FB008D" w:rsidP="005A7114"/>
      </w:sdtContent>
    </w:sdt>
    <w:p w14:paraId="24F4C767"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5D927BFB" w14:textId="77777777" w:rsidR="006641A8" w:rsidRDefault="006641A8" w:rsidP="00845677">
      <w:pPr>
        <w:pStyle w:val="af4"/>
      </w:pPr>
    </w:p>
    <w:p w14:paraId="57AB238D"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5B7FAA1E"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4BAE2F31" w14:textId="77777777" w:rsidR="00A64B0A" w:rsidRPr="00845677" w:rsidRDefault="00A64B0A" w:rsidP="00845677">
      <w:pPr>
        <w:pStyle w:val="af4"/>
      </w:pPr>
    </w:p>
    <w:p w14:paraId="74555306"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085F006C" w14:textId="77777777" w:rsidR="00845677" w:rsidRDefault="000943A0" w:rsidP="000943A0">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3F9FF0CC" w14:textId="77777777" w:rsidR="00BC611E" w:rsidRDefault="00BC611E" w:rsidP="00BC611E">
      <w:pPr>
        <w:pStyle w:val="1"/>
      </w:pPr>
      <w:bookmarkStart w:id="4" w:name="_Toc143602462"/>
      <w:r w:rsidRPr="00536BD9">
        <w:lastRenderedPageBreak/>
        <w:t xml:space="preserve">Требования к </w:t>
      </w:r>
      <w:r>
        <w:t>предложению участника</w:t>
      </w:r>
      <w:bookmarkEnd w:id="4"/>
    </w:p>
    <w:p w14:paraId="75E59979" w14:textId="77777777" w:rsidR="00BC611E" w:rsidRDefault="00BC611E" w:rsidP="00BC611E">
      <w:pPr>
        <w:pStyle w:val="113"/>
      </w:pPr>
      <w:r>
        <w:t>Требования к коммерческому предложению участника</w:t>
      </w:r>
    </w:p>
    <w:permStart w:id="1425342885"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F0ED7B36E3A749A6AD3758D7BD2108A0"/>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15F20BCD" w14:textId="77777777" w:rsidTr="00173337">
            <w:trPr>
              <w:tblCellSpacing w:w="42" w:type="dxa"/>
            </w:trPr>
            <w:tc>
              <w:tcPr>
                <w:tcW w:w="775" w:type="dxa"/>
                <w:vAlign w:val="center"/>
              </w:tcPr>
              <w:p w14:paraId="043DAF39"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D77BF5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D1A1B6DDEF694DC3BF31A8AF92E4CCB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5F4A888" w14:textId="77777777"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"Предмет_договора" </w:instrText>
                    </w:r>
                    <w:r w:rsidRPr="004A11C7">
                      <w:rPr>
                        <w:noProof/>
                      </w:rPr>
                      <w:fldChar w:fldCharType="separate"/>
                    </w:r>
                    <w:r w:rsidR="00B315D6">
                      <w:rPr>
                        <w:rFonts w:asciiTheme="minorHAnsi" w:hAnsiTheme="minorHAnsi"/>
                        <w:noProof/>
                      </w:rPr>
                      <w:t>«Предмет_договора»</w:t>
                    </w:r>
                    <w:r w:rsidRPr="004A11C7">
                      <w:rPr>
                        <w:noProof/>
                      </w:rPr>
                      <w:fldChar w:fldCharType="end"/>
                    </w:r>
                  </w:p>
                </w:tc>
              </w:sdtContent>
            </w:sdt>
          </w:tr>
          <w:tr w:rsidR="00BC611E" w:rsidRPr="00B56B74" w14:paraId="4A9D1814" w14:textId="77777777" w:rsidTr="00173337">
            <w:trPr>
              <w:tblCellSpacing w:w="42" w:type="dxa"/>
            </w:trPr>
            <w:tc>
              <w:tcPr>
                <w:tcW w:w="775" w:type="dxa"/>
                <w:vAlign w:val="center"/>
              </w:tcPr>
              <w:p w14:paraId="01BB7944"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027C54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0C6EDC9" w14:textId="7BA85EA2" w:rsidR="00BC611E" w:rsidRPr="004A11C7" w:rsidRDefault="00FB008D" w:rsidP="004E1CEE">
                <w:pPr>
                  <w:pStyle w:val="111"/>
                  <w:numPr>
                    <w:ilvl w:val="0"/>
                    <w:numId w:val="0"/>
                  </w:numPr>
                  <w:spacing w:after="0" w:line="240" w:lineRule="auto"/>
                  <w:jc w:val="left"/>
                  <w:rPr>
                    <w:rFonts w:asciiTheme="minorHAnsi" w:hAnsiTheme="minorHAnsi"/>
                  </w:rPr>
                </w:pPr>
                <w:sdt>
                  <w:sdtPr>
                    <w:id w:val="746076858"/>
                    <w:placeholder>
                      <w:docPart w:val="A6A43F9AD2A14AA4B8163FE47987BAD7"/>
                    </w:placeholder>
                    <w15:color w:val="FFFF00"/>
                  </w:sdtPr>
                  <w:sdtEndPr/>
                  <w:sdtContent>
                    <w:r w:rsidR="00450EEB">
                      <w:rPr>
                        <w:lang w:val="en-US"/>
                      </w:rPr>
                      <w:t>1</w:t>
                    </w:r>
                  </w:sdtContent>
                </w:sdt>
              </w:p>
            </w:tc>
          </w:tr>
          <w:tr w:rsidR="00BC611E" w:rsidRPr="00B56B74" w14:paraId="2C653AEF" w14:textId="77777777" w:rsidTr="00173337">
            <w:trPr>
              <w:tblCellSpacing w:w="42" w:type="dxa"/>
            </w:trPr>
            <w:tc>
              <w:tcPr>
                <w:tcW w:w="775" w:type="dxa"/>
                <w:vAlign w:val="center"/>
              </w:tcPr>
              <w:p w14:paraId="07B18BD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14F538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4437DA8B9A304ECB947C262DB19BC49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B4475BB" w14:textId="4FB47B59"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sdt>
                      <w:sdtPr>
                        <w:alias w:val="Адрес местонахождения (юр. адрес) заказчика"/>
                        <w:tag w:val="Адрес местонахождения (юр. адрес) заказчика"/>
                        <w:id w:val="1137682753"/>
                        <w:placeholder>
                          <w:docPart w:val="FF353143B10A42FAB72949070D03FFF6"/>
                        </w:placeholder>
                        <w15:color w:val="FFFF00"/>
                      </w:sdtPr>
                      <w:sdtEndPr/>
                      <w:sdtContent>
                        <w:r w:rsidR="00DA1F21">
                          <w:rPr>
                            <w:noProof/>
                          </w:rPr>
                          <w:fldChar w:fldCharType="begin"/>
                        </w:r>
                        <w:r w:rsidR="00DA1F21">
                          <w:rPr>
                            <w:noProof/>
                          </w:rPr>
                          <w:instrText xml:space="preserve"> MERGEFIELD "Местонахождение_заказчика" </w:instrText>
                        </w:r>
                        <w:r w:rsidR="00DA1F21">
                          <w:rPr>
                            <w:noProof/>
                          </w:rPr>
                          <w:fldChar w:fldCharType="separate"/>
                        </w:r>
                        <w:r w:rsidR="00DA1F21">
                          <w:t xml:space="preserve"> </w:t>
                        </w:r>
                        <w:sdt>
                          <w:sdtPr>
                            <w:alias w:val="Адрес местонахождения (юр. адрес) заказчика"/>
                            <w:tag w:val="Адрес местонахождения (юр. адрес) заказчика"/>
                            <w:id w:val="-2141263679"/>
                            <w:placeholder>
                              <w:docPart w:val="A935EF5751DF4D12B9DA0A4FEFE91B8B"/>
                            </w:placeholder>
                            <w15:color w:val="FFFF00"/>
                          </w:sdtPr>
                          <w:sdtEndPr/>
                          <w:sdtContent>
                            <w:r w:rsidR="00DA1F21">
                              <w:rPr>
                                <w:noProof/>
                              </w:rPr>
                              <w:fldChar w:fldCharType="begin"/>
                            </w:r>
                            <w:r w:rsidR="00DA1F21">
                              <w:rPr>
                                <w:noProof/>
                              </w:rPr>
                              <w:instrText xml:space="preserve"> MERGEFIELD "Местонахождение_заказчика" </w:instrText>
                            </w:r>
                            <w:r w:rsidR="00DA1F21">
                              <w:rPr>
                                <w:noProof/>
                              </w:rPr>
                              <w:fldChar w:fldCharType="separate"/>
                            </w:r>
                            <w:r w:rsidR="00DA1F21">
                              <w:t xml:space="preserve"> </w:t>
                            </w:r>
                            <w:sdt>
                              <w:sdtPr>
                                <w:alias w:val="Адрес местонахождения (юр. адрес) заказчика"/>
                                <w:tag w:val="Адрес местонахождения (юр. адрес) заказчика"/>
                                <w:id w:val="-1312937729"/>
                                <w:placeholder>
                                  <w:docPart w:val="5A48EFD2AB7F44E589E7D076DA3C894A"/>
                                </w:placeholder>
                                <w15:color w:val="FFFF00"/>
                              </w:sdtPr>
                              <w:sdtEndPr/>
                              <w:sdtContent>
                                <w:r w:rsidR="00DA1F21">
                                  <w:rPr>
                                    <w:noProof/>
                                  </w:rPr>
                                  <w:fldChar w:fldCharType="begin"/>
                                </w:r>
                                <w:r w:rsidR="00DA1F21">
                                  <w:rPr>
                                    <w:noProof/>
                                  </w:rPr>
                                  <w:instrText xml:space="preserve"> MERGEFIELD "Местонахождение_заказчика" </w:instrText>
                                </w:r>
                                <w:r w:rsidR="00DA1F21">
                                  <w:rPr>
                                    <w:noProof/>
                                  </w:rPr>
                                  <w:fldChar w:fldCharType="separate"/>
                                </w:r>
                                <w:r w:rsidR="00DA1F21">
                                  <w:rPr>
                                    <w:noProof/>
                                  </w:rPr>
                                  <w:t>665800</w:t>
                                </w:r>
                                <w:r w:rsidR="00DA1F21">
                                  <w:rPr>
                                    <w:noProof/>
                                  </w:rPr>
                                  <w:fldChar w:fldCharType="end"/>
                                </w:r>
                                <w:r w:rsidR="00DA1F21">
                                  <w:rPr>
                                    <w:noProof/>
                                  </w:rPr>
                                  <w:t xml:space="preserve"> Иркутская область, город Ангарск, Второй промышленный массив, квартал 17 стр.163, ТЭЦ-9</w:t>
                                </w:r>
                              </w:sdtContent>
                            </w:sdt>
                            <w:r w:rsidR="00DA1F21">
                              <w:rPr>
                                <w:noProof/>
                              </w:rPr>
                              <w:t xml:space="preserve"> </w:t>
                            </w:r>
                            <w:r w:rsidR="00DA1F21">
                              <w:rPr>
                                <w:noProof/>
                              </w:rPr>
                              <w:fldChar w:fldCharType="end"/>
                            </w:r>
                          </w:sdtContent>
                        </w:sdt>
                        <w:r w:rsidR="00DA1F21">
                          <w:rPr>
                            <w:noProof/>
                          </w:rPr>
                          <w:fldChar w:fldCharType="end"/>
                        </w:r>
                      </w:sdtContent>
                    </w:sdt>
                    <w:r w:rsidRPr="004A11C7">
                      <w:fldChar w:fldCharType="end"/>
                    </w:r>
                  </w:p>
                </w:tc>
              </w:sdtContent>
            </w:sdt>
          </w:tr>
          <w:tr w:rsidR="00C4575E" w:rsidRPr="00C4575E" w14:paraId="217F2101" w14:textId="77777777" w:rsidTr="00F51B5E">
            <w:trPr>
              <w:tblCellSpacing w:w="42" w:type="dxa"/>
            </w:trPr>
            <w:tc>
              <w:tcPr>
                <w:tcW w:w="775" w:type="dxa"/>
                <w:vAlign w:val="center"/>
              </w:tcPr>
              <w:p w14:paraId="4292BEE9"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12B2D38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16A9911" w14:textId="13AFAC77" w:rsidR="00C4575E" w:rsidRPr="00450EEB" w:rsidRDefault="00450EEB" w:rsidP="00F51B5E">
                <w:pPr>
                  <w:pStyle w:val="111"/>
                  <w:numPr>
                    <w:ilvl w:val="0"/>
                    <w:numId w:val="0"/>
                  </w:numPr>
                  <w:spacing w:after="0" w:line="240" w:lineRule="auto"/>
                  <w:jc w:val="left"/>
                  <w:rPr>
                    <w:rFonts w:asciiTheme="minorHAnsi" w:hAnsiTheme="minorHAnsi"/>
                  </w:rPr>
                </w:pPr>
                <w:r>
                  <w:rPr>
                    <w:rFonts w:asciiTheme="minorHAnsi" w:hAnsiTheme="minorHAnsi"/>
                  </w:rPr>
                  <w:t>С</w:t>
                </w:r>
                <w:r w:rsidR="00DA1F21">
                  <w:rPr>
                    <w:rFonts w:asciiTheme="minorHAnsi" w:hAnsiTheme="minorHAnsi"/>
                  </w:rPr>
                  <w:t xml:space="preserve"> 10.10.2023 до полного исполнения обязательств</w:t>
                </w:r>
                <w:r>
                  <w:rPr>
                    <w:rFonts w:asciiTheme="minorHAnsi" w:hAnsiTheme="minorHAnsi"/>
                  </w:rPr>
                  <w:t xml:space="preserve"> </w:t>
                </w:r>
              </w:p>
            </w:tc>
          </w:tr>
          <w:tr w:rsidR="00C4575E" w:rsidRPr="00B56B74" w14:paraId="79A10172" w14:textId="77777777" w:rsidTr="00F51B5E">
            <w:trPr>
              <w:tblCellSpacing w:w="42" w:type="dxa"/>
            </w:trPr>
            <w:tc>
              <w:tcPr>
                <w:tcW w:w="775" w:type="dxa"/>
                <w:vAlign w:val="center"/>
              </w:tcPr>
              <w:p w14:paraId="2521F8B5"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234F0D53"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7553654D9023458EAEFB161E2E40C0F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ABEED44" w14:textId="7AC63F0F"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DA1F21">
                      <w:rPr>
                        <w:rFonts w:asciiTheme="minorHAnsi" w:hAnsiTheme="minorHAnsi"/>
                        <w:noProof/>
                      </w:rPr>
                      <w:t>с 10.10.2023 по 30.11.2023</w:t>
                    </w:r>
                    <w:r w:rsidRPr="00C4575E">
                      <w:fldChar w:fldCharType="end"/>
                    </w:r>
                  </w:p>
                </w:tc>
              </w:sdtContent>
            </w:sdt>
          </w:tr>
          <w:tr w:rsidR="00340768" w:rsidRPr="004A11C7" w14:paraId="2776E12E" w14:textId="77777777" w:rsidTr="00DD77B3">
            <w:trPr>
              <w:tblCellSpacing w:w="42" w:type="dxa"/>
            </w:trPr>
            <w:tc>
              <w:tcPr>
                <w:tcW w:w="775" w:type="dxa"/>
                <w:vAlign w:val="center"/>
              </w:tcPr>
              <w:p w14:paraId="30C17803"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0925DFD6"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08D8EE" w14:textId="046412F0" w:rsidR="00340768" w:rsidRPr="004A11C7"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DA1F21">
                  <w:rPr>
                    <w:rFonts w:asciiTheme="minorHAnsi" w:hAnsiTheme="minorHAnsi"/>
                    <w:noProof/>
                  </w:rPr>
                  <w:t>согласно Техническому Заданию №1</w:t>
                </w:r>
                <w:r>
                  <w:fldChar w:fldCharType="end"/>
                </w:r>
              </w:p>
            </w:tc>
          </w:tr>
          <w:tr w:rsidR="00BC611E" w:rsidRPr="00B56B74" w14:paraId="40AAB923" w14:textId="77777777" w:rsidTr="00173337">
            <w:trPr>
              <w:tblCellSpacing w:w="42" w:type="dxa"/>
            </w:trPr>
            <w:tc>
              <w:tcPr>
                <w:tcW w:w="775" w:type="dxa"/>
                <w:vAlign w:val="center"/>
              </w:tcPr>
              <w:p w14:paraId="16A9567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966C1E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629E7B3" w14:textId="2771F3DF" w:rsidR="00BC611E" w:rsidRPr="00440E1F" w:rsidRDefault="00BC611E" w:rsidP="008B4448">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больше </w:t>
                </w:r>
                <w:sdt>
                  <w:sdtPr>
                    <w:id w:val="1050041748"/>
                    <w:placeholder>
                      <w:docPart w:val="2B07513A3C604DEDB4AEF7BCE7D5D385"/>
                    </w:placeholder>
                    <w15:color w:val="FFFF00"/>
                  </w:sdtPr>
                  <w:sdtEndPr/>
                  <w:sdtContent>
                    <w:r w:rsidR="00DA1F21">
                      <w:t>599 478,00</w:t>
                    </w:r>
                  </w:sdtContent>
                </w:sdt>
                <w:r w:rsidR="008B4448" w:rsidRPr="00440E1F">
                  <w:t xml:space="preserve"> </w:t>
                </w:r>
                <w:sdt>
                  <w:sdtPr>
                    <w:id w:val="1180080479"/>
                    <w:placeholder>
                      <w:docPart w:val="F613123EF1E6492BB6A768BBE2645F3E"/>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D42EB3F8DED74A8C8C5A95FCD9644265"/>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4BBC34CB" w14:textId="77777777" w:rsidTr="00173337">
            <w:trPr>
              <w:tblCellSpacing w:w="42" w:type="dxa"/>
            </w:trPr>
            <w:tc>
              <w:tcPr>
                <w:tcW w:w="775" w:type="dxa"/>
                <w:vAlign w:val="center"/>
              </w:tcPr>
              <w:p w14:paraId="708D37F9"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4A9378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F0C86DC051B4ACEBF8DE3186DCBA37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AC32702" w14:textId="4D7DFCDA"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B315D6">
                      <w:rPr>
                        <w:rFonts w:asciiTheme="minorHAnsi" w:hAnsiTheme="minorHAnsi"/>
                        <w:noProof/>
                      </w:rPr>
                      <w:t>«</w:t>
                    </w:r>
                    <w:r w:rsidR="00DA1F21">
                      <w:t xml:space="preserve"> </w:t>
                    </w:r>
                    <w:sdt>
                      <w:sdtPr>
                        <w:id w:val="1600455666"/>
                        <w:placeholder>
                          <w:docPart w:val="482FD7D9F20143FB9FD4CC42016B4C70"/>
                        </w:placeholder>
                        <w15:color w:val="FFFF00"/>
                      </w:sdtPr>
                      <w:sdtEndPr/>
                      <w:sdtContent>
                        <w:r w:rsidR="00DA1F21" w:rsidRPr="004A11C7">
                          <w:rPr>
                            <w:noProof/>
                          </w:rPr>
                          <w:fldChar w:fldCharType="begin"/>
                        </w:r>
                        <w:r w:rsidR="00DA1F21" w:rsidRPr="004A11C7">
                          <w:rPr>
                            <w:rFonts w:asciiTheme="minorHAnsi" w:hAnsiTheme="minorHAnsi"/>
                            <w:noProof/>
                          </w:rPr>
                          <w:instrText xml:space="preserve"> MERGEFIELD "Форма_оплаты_продукции" </w:instrText>
                        </w:r>
                        <w:r w:rsidR="00DA1F21" w:rsidRPr="004A11C7">
                          <w:rPr>
                            <w:noProof/>
                          </w:rPr>
                          <w:fldChar w:fldCharType="separate"/>
                        </w:r>
                        <w:r w:rsidR="00DA1F21">
                          <w:rPr>
                            <w:rFonts w:asciiTheme="minorHAnsi" w:hAnsiTheme="minorHAnsi"/>
                            <w:noProof/>
                          </w:rPr>
                          <w:t>безналичный расчет на счет Исполнителя</w:t>
                        </w:r>
                        <w:r w:rsidR="00DA1F21" w:rsidRPr="004A11C7">
                          <w:rPr>
                            <w:noProof/>
                          </w:rPr>
                          <w:fldChar w:fldCharType="end"/>
                        </w:r>
                      </w:sdtContent>
                    </w:sdt>
                    <w:r w:rsidR="00DA1F21">
                      <w:rPr>
                        <w:rFonts w:asciiTheme="minorHAnsi" w:hAnsiTheme="minorHAnsi"/>
                        <w:noProof/>
                      </w:rPr>
                      <w:t xml:space="preserve"> </w:t>
                    </w:r>
                    <w:r w:rsidRPr="004A11C7">
                      <w:rPr>
                        <w:noProof/>
                      </w:rPr>
                      <w:fldChar w:fldCharType="end"/>
                    </w:r>
                  </w:p>
                </w:tc>
              </w:sdtContent>
            </w:sdt>
          </w:tr>
          <w:tr w:rsidR="00DA1F21" w:rsidRPr="00B56B74" w14:paraId="5B412F62" w14:textId="77777777" w:rsidTr="00173337">
            <w:trPr>
              <w:tblCellSpacing w:w="42" w:type="dxa"/>
            </w:trPr>
            <w:tc>
              <w:tcPr>
                <w:tcW w:w="775" w:type="dxa"/>
                <w:vAlign w:val="center"/>
              </w:tcPr>
              <w:p w14:paraId="0E422B03" w14:textId="77777777" w:rsidR="00DA1F21" w:rsidRPr="00B56B74" w:rsidRDefault="00DA1F21" w:rsidP="00DA1F21">
                <w:pPr>
                  <w:pStyle w:val="111"/>
                  <w:rPr>
                    <w:rFonts w:asciiTheme="minorHAnsi" w:hAnsiTheme="minorHAnsi"/>
                  </w:rPr>
                </w:pPr>
              </w:p>
            </w:tc>
            <w:tc>
              <w:tcPr>
                <w:tcW w:w="2893" w:type="dxa"/>
                <w:tcMar>
                  <w:left w:w="85" w:type="dxa"/>
                </w:tcMar>
                <w:vAlign w:val="center"/>
              </w:tcPr>
              <w:p w14:paraId="1B78CEB6" w14:textId="77777777" w:rsidR="00DA1F21" w:rsidRPr="00B56B74" w:rsidRDefault="00DA1F21" w:rsidP="00DA1F21">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99E9396F41BA49FF9D73D7C9D6E7470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49ECD93" w14:textId="468BAE81" w:rsidR="00DA1F21" w:rsidRPr="004A11C7" w:rsidRDefault="00FB008D" w:rsidP="00DA1F21">
                    <w:pPr>
                      <w:pStyle w:val="111"/>
                      <w:numPr>
                        <w:ilvl w:val="0"/>
                        <w:numId w:val="0"/>
                      </w:numPr>
                      <w:spacing w:after="0" w:line="240" w:lineRule="auto"/>
                      <w:jc w:val="left"/>
                      <w:rPr>
                        <w:rFonts w:asciiTheme="minorHAnsi" w:hAnsiTheme="minorHAnsi"/>
                      </w:rPr>
                    </w:pPr>
                    <w:sdt>
                      <w:sdtPr>
                        <w:id w:val="-733079130"/>
                        <w:placeholder>
                          <w:docPart w:val="D6F9CC790DD64EB08CA37B48EED93C57"/>
                        </w:placeholder>
                        <w15:color w:val="FFFF00"/>
                      </w:sdtPr>
                      <w:sdtEndPr/>
                      <w:sdtContent>
                        <w:r w:rsidR="00DA1F21" w:rsidRPr="004A11C7">
                          <w:rPr>
                            <w:noProof/>
                          </w:rPr>
                          <w:fldChar w:fldCharType="begin"/>
                        </w:r>
                        <w:r w:rsidR="00DA1F21" w:rsidRPr="004A11C7">
                          <w:rPr>
                            <w:rFonts w:asciiTheme="minorHAnsi" w:hAnsiTheme="minorHAnsi"/>
                            <w:noProof/>
                          </w:rPr>
                          <w:instrText xml:space="preserve"> MERGEFIELD "Сроки_оплаты_продукции" </w:instrText>
                        </w:r>
                        <w:r w:rsidR="00DA1F21" w:rsidRPr="004A11C7">
                          <w:rPr>
                            <w:noProof/>
                          </w:rPr>
                          <w:fldChar w:fldCharType="separate"/>
                        </w:r>
                        <w:r w:rsidR="00DA1F21">
                          <w:rPr>
                            <w:rFonts w:asciiTheme="minorHAnsi" w:hAnsiTheme="minorHAnsi"/>
                            <w:noProof/>
                          </w:rPr>
                          <w:t xml:space="preserve">7 рабочих дней </w:t>
                        </w:r>
                        <w:r w:rsidR="00DA1F21" w:rsidRPr="004A11C7">
                          <w:rPr>
                            <w:noProof/>
                          </w:rPr>
                          <w:fldChar w:fldCharType="end"/>
                        </w:r>
                      </w:sdtContent>
                    </w:sdt>
                    <w:r w:rsidR="00DA1F21" w:rsidRPr="004A11C7">
                      <w:rPr>
                        <w:noProof/>
                      </w:rPr>
                      <w:t xml:space="preserve"> </w:t>
                    </w:r>
                  </w:p>
                </w:tc>
              </w:sdtContent>
            </w:sdt>
          </w:tr>
          <w:tr w:rsidR="00DA1F21" w:rsidRPr="00B56B74" w14:paraId="535F961F" w14:textId="77777777" w:rsidTr="00173337">
            <w:trPr>
              <w:tblCellSpacing w:w="42" w:type="dxa"/>
            </w:trPr>
            <w:tc>
              <w:tcPr>
                <w:tcW w:w="775" w:type="dxa"/>
                <w:vAlign w:val="center"/>
              </w:tcPr>
              <w:p w14:paraId="6EC3982B" w14:textId="77777777" w:rsidR="00DA1F21" w:rsidRPr="00B56B74" w:rsidRDefault="00DA1F21" w:rsidP="00DA1F21">
                <w:pPr>
                  <w:pStyle w:val="111"/>
                  <w:rPr>
                    <w:rFonts w:asciiTheme="minorHAnsi" w:hAnsiTheme="minorHAnsi"/>
                  </w:rPr>
                </w:pPr>
              </w:p>
            </w:tc>
            <w:tc>
              <w:tcPr>
                <w:tcW w:w="2893" w:type="dxa"/>
                <w:tcMar>
                  <w:left w:w="85" w:type="dxa"/>
                </w:tcMar>
                <w:vAlign w:val="center"/>
              </w:tcPr>
              <w:p w14:paraId="60B19418" w14:textId="77777777" w:rsidR="00DA1F21" w:rsidRPr="00B56B74" w:rsidRDefault="00DA1F21" w:rsidP="00DA1F21">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2AC906FA1C504409A433AFF64D26D59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78B3AE8" w14:textId="04B519D4" w:rsidR="00DA1F21" w:rsidRPr="004A11C7" w:rsidRDefault="00DA1F21" w:rsidP="00DA1F21">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Pr>
                        <w:rFonts w:asciiTheme="minorHAnsi" w:hAnsiTheme="minorHAnsi"/>
                        <w:noProof/>
                      </w:rPr>
                      <w:t>«</w:t>
                    </w:r>
                    <w:r>
                      <w:t xml:space="preserve"> </w:t>
                    </w:r>
                    <w:sdt>
                      <w:sdtPr>
                        <w:id w:val="1029220798"/>
                        <w:placeholder>
                          <w:docPart w:val="90CD6AFC83F341F9BEADF38E775B266B"/>
                        </w:placeholder>
                        <w15:color w:val="FFFF00"/>
                      </w:sdtPr>
                      <w:sdtEndPr/>
                      <w:sdtContent>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t xml:space="preserve"> </w:t>
                        </w:r>
                        <w:sdt>
                          <w:sdtPr>
                            <w:id w:val="-1730301272"/>
                            <w:placeholder>
                              <w:docPart w:val="1ED10E4945C14E38AD9C78D3682401CF"/>
                            </w:placeholder>
                            <w15:color w:val="FFFF00"/>
                          </w:sdtPr>
                          <w:sdtEndPr/>
                          <w:sdtContent>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Pr>
                                <w:rFonts w:asciiTheme="minorHAnsi" w:hAnsiTheme="minorHAnsi"/>
                                <w:noProof/>
                              </w:rPr>
                              <w:t xml:space="preserve">после подписания обеими сторонами акта сдачи-приемки </w:t>
                            </w:r>
                            <w:r w:rsidRPr="004A11C7">
                              <w:rPr>
                                <w:noProof/>
                              </w:rPr>
                              <w:fldChar w:fldCharType="end"/>
                            </w:r>
                          </w:sdtContent>
                        </w:sdt>
                        <w:r>
                          <w:rPr>
                            <w:rFonts w:asciiTheme="minorHAnsi" w:hAnsiTheme="minorHAnsi"/>
                            <w:noProof/>
                          </w:rPr>
                          <w:t xml:space="preserve"> </w:t>
                        </w:r>
                        <w:r w:rsidRPr="004A11C7">
                          <w:rPr>
                            <w:noProof/>
                          </w:rPr>
                          <w:fldChar w:fldCharType="end"/>
                        </w:r>
                      </w:sdtContent>
                    </w:sdt>
                    <w:r>
                      <w:rPr>
                        <w:rFonts w:asciiTheme="minorHAnsi" w:hAnsiTheme="minorHAnsi"/>
                        <w:noProof/>
                      </w:rPr>
                      <w:t xml:space="preserve"> </w:t>
                    </w:r>
                    <w:r w:rsidRPr="004A11C7">
                      <w:rPr>
                        <w:noProof/>
                      </w:rPr>
                      <w:fldChar w:fldCharType="end"/>
                    </w:r>
                  </w:p>
                </w:tc>
              </w:sdtContent>
            </w:sdt>
          </w:tr>
          <w:tr w:rsidR="00DA1F21" w:rsidRPr="00B56B74" w14:paraId="30ABA40B" w14:textId="77777777" w:rsidTr="00173337">
            <w:trPr>
              <w:tblCellSpacing w:w="42" w:type="dxa"/>
            </w:trPr>
            <w:tc>
              <w:tcPr>
                <w:tcW w:w="775" w:type="dxa"/>
                <w:vAlign w:val="center"/>
              </w:tcPr>
              <w:p w14:paraId="150EF3D0" w14:textId="77777777" w:rsidR="00DA1F21" w:rsidRPr="00B56B74" w:rsidRDefault="00DA1F21" w:rsidP="00DA1F21">
                <w:pPr>
                  <w:pStyle w:val="111"/>
                  <w:rPr>
                    <w:rFonts w:asciiTheme="minorHAnsi" w:hAnsiTheme="minorHAnsi"/>
                  </w:rPr>
                </w:pPr>
              </w:p>
            </w:tc>
            <w:tc>
              <w:tcPr>
                <w:tcW w:w="2893" w:type="dxa"/>
                <w:tcMar>
                  <w:left w:w="85" w:type="dxa"/>
                </w:tcMar>
                <w:vAlign w:val="center"/>
              </w:tcPr>
              <w:p w14:paraId="79AC3026" w14:textId="77777777" w:rsidR="00DA1F21" w:rsidRPr="00B56B74" w:rsidRDefault="00DA1F21" w:rsidP="00DA1F21">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CCFD6FD783940D3BEF165712970CF8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DC02DD8" w14:textId="0B6AA757" w:rsidR="00DA1F21" w:rsidRPr="004A11C7" w:rsidRDefault="00A46C8D" w:rsidP="00DA1F21">
                    <w:pPr>
                      <w:pStyle w:val="111"/>
                      <w:numPr>
                        <w:ilvl w:val="0"/>
                        <w:numId w:val="0"/>
                      </w:numPr>
                      <w:spacing w:after="0" w:line="240" w:lineRule="auto"/>
                      <w:jc w:val="left"/>
                      <w:rPr>
                        <w:rFonts w:asciiTheme="minorHAnsi" w:hAnsiTheme="minorHAnsi"/>
                      </w:rPr>
                    </w:pPr>
                    <w:r>
                      <w:t>Локальная ресурсная смета</w:t>
                    </w:r>
                  </w:p>
                </w:tc>
              </w:sdtContent>
            </w:sdt>
          </w:tr>
          <w:tr w:rsidR="00DA1F21" w:rsidRPr="00B56B74" w14:paraId="164F0B72" w14:textId="77777777" w:rsidTr="00173337">
            <w:trPr>
              <w:tblCellSpacing w:w="42" w:type="dxa"/>
            </w:trPr>
            <w:tc>
              <w:tcPr>
                <w:tcW w:w="775" w:type="dxa"/>
                <w:vAlign w:val="center"/>
              </w:tcPr>
              <w:p w14:paraId="43C0F50A" w14:textId="77777777" w:rsidR="00DA1F21" w:rsidRPr="00B56B74" w:rsidRDefault="00DA1F21" w:rsidP="00DA1F21">
                <w:pPr>
                  <w:pStyle w:val="111"/>
                  <w:rPr>
                    <w:rFonts w:asciiTheme="minorHAnsi" w:hAnsiTheme="minorHAnsi"/>
                  </w:rPr>
                </w:pPr>
              </w:p>
            </w:tc>
            <w:tc>
              <w:tcPr>
                <w:tcW w:w="2893" w:type="dxa"/>
                <w:tcMar>
                  <w:left w:w="85" w:type="dxa"/>
                </w:tcMar>
                <w:vAlign w:val="center"/>
              </w:tcPr>
              <w:p w14:paraId="5C855F91" w14:textId="77777777" w:rsidR="00DA1F21" w:rsidRPr="00B56B74" w:rsidRDefault="00DA1F21" w:rsidP="00DA1F21">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3B01CD7" w14:textId="5F3833AF" w:rsidR="00DA1F21" w:rsidRPr="004A11C7" w:rsidRDefault="00FB008D" w:rsidP="00DA1F21">
                <w:pPr>
                  <w:pStyle w:val="111"/>
                  <w:numPr>
                    <w:ilvl w:val="0"/>
                    <w:numId w:val="0"/>
                  </w:numPr>
                  <w:spacing w:after="0" w:line="240" w:lineRule="auto"/>
                  <w:jc w:val="left"/>
                  <w:rPr>
                    <w:rFonts w:asciiTheme="minorHAnsi" w:hAnsiTheme="minorHAnsi"/>
                  </w:rPr>
                </w:pPr>
                <w:sdt>
                  <w:sdtPr>
                    <w:id w:val="-876460353"/>
                    <w:placeholder>
                      <w:docPart w:val="CDA38657ACD141CC8D1F3292BF39641E"/>
                    </w:placeholder>
                    <w15:color w:val="FFFF00"/>
                  </w:sdtPr>
                  <w:sdtEndPr/>
                  <w:sdtContent>
                    <w:r w:rsidR="00DA1F21" w:rsidRPr="004A11C7">
                      <w:fldChar w:fldCharType="begin"/>
                    </w:r>
                    <w:r w:rsidR="00DA1F21" w:rsidRPr="004A11C7">
                      <w:rPr>
                        <w:rFonts w:asciiTheme="minorHAnsi" w:hAnsiTheme="minorHAnsi"/>
                      </w:rPr>
                      <w:instrText xml:space="preserve"> MERGEFIELD "Срок_гарантии" </w:instrText>
                    </w:r>
                    <w:r w:rsidR="00DA1F21" w:rsidRPr="004A11C7">
                      <w:fldChar w:fldCharType="separate"/>
                    </w:r>
                    <w:r w:rsidR="00DA1F21">
                      <w:rPr>
                        <w:rFonts w:asciiTheme="minorHAnsi" w:hAnsiTheme="minorHAnsi"/>
                        <w:noProof/>
                      </w:rPr>
                      <w:t>не предусмотрен</w:t>
                    </w:r>
                    <w:r w:rsidR="00DA1F21" w:rsidRPr="004A11C7">
                      <w:fldChar w:fldCharType="end"/>
                    </w:r>
                  </w:sdtContent>
                </w:sdt>
              </w:p>
            </w:tc>
          </w:tr>
          <w:tr w:rsidR="00DA1F21" w:rsidRPr="00B56B74" w14:paraId="2CBE1883" w14:textId="77777777" w:rsidTr="00DD77B3">
            <w:trPr>
              <w:tblCellSpacing w:w="42" w:type="dxa"/>
            </w:trPr>
            <w:tc>
              <w:tcPr>
                <w:tcW w:w="775" w:type="dxa"/>
                <w:vAlign w:val="center"/>
              </w:tcPr>
              <w:p w14:paraId="7176D5C0" w14:textId="77777777" w:rsidR="00DA1F21" w:rsidRPr="00B56B74" w:rsidRDefault="00DA1F21" w:rsidP="00DA1F21">
                <w:pPr>
                  <w:pStyle w:val="111"/>
                </w:pPr>
              </w:p>
            </w:tc>
            <w:tc>
              <w:tcPr>
                <w:tcW w:w="2893" w:type="dxa"/>
                <w:tcMar>
                  <w:left w:w="85" w:type="dxa"/>
                </w:tcMar>
                <w:vAlign w:val="center"/>
              </w:tcPr>
              <w:p w14:paraId="76F30F92" w14:textId="77777777" w:rsidR="00DA1F21" w:rsidRPr="00C4575E" w:rsidRDefault="00DA1F21" w:rsidP="00DA1F21">
                <w:pPr>
                  <w:pStyle w:val="afffff"/>
                  <w:jc w:val="both"/>
                  <w:rPr>
                    <w:rFonts w:asciiTheme="minorHAnsi" w:hAnsiTheme="minorHAnsi"/>
                    <w:sz w:val="20"/>
                  </w:rPr>
                </w:pPr>
                <w:proofErr w:type="gramStart"/>
                <w:r w:rsidRPr="00C4575E">
                  <w:rPr>
                    <w:rFonts w:asciiTheme="minorHAnsi" w:hAnsiTheme="minorHAnsi" w:cs="Calibri"/>
                    <w:color w:val="000000"/>
                    <w:sz w:val="20"/>
                  </w:rPr>
                  <w:t>Доля работ (услуг)</w:t>
                </w:r>
                <w:proofErr w:type="gramEnd"/>
                <w:r w:rsidRPr="00C4575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A958BC" w14:textId="3C773D4E" w:rsidR="00DA1F21" w:rsidRPr="002C5180" w:rsidRDefault="00DA1F21" w:rsidP="00DA1F21">
                <w:pPr>
                  <w:pStyle w:val="111"/>
                  <w:numPr>
                    <w:ilvl w:val="0"/>
                    <w:numId w:val="0"/>
                  </w:numPr>
                  <w:spacing w:after="0" w:line="240" w:lineRule="auto"/>
                  <w:jc w:val="left"/>
                  <w:rPr>
                    <w:rFonts w:asciiTheme="minorHAnsi" w:hAnsiTheme="minorHAnsi"/>
                    <w:noProof/>
                  </w:rPr>
                </w:pPr>
                <w:r>
                  <w:rPr>
                    <w:noProof/>
                  </w:rPr>
                  <w:t>25%</w:t>
                </w:r>
                <w:r w:rsidRPr="002C5180">
                  <w:rPr>
                    <w:noProof/>
                  </w:rPr>
                  <w:fldChar w:fldCharType="begin"/>
                </w:r>
                <w:r w:rsidRPr="002C5180">
                  <w:rPr>
                    <w:rFonts w:asciiTheme="minorHAnsi" w:hAnsiTheme="minorHAnsi"/>
                    <w:noProof/>
                  </w:rPr>
                  <w:instrText xml:space="preserve"> MERGEFIELD Процент_субподрячиков </w:instrText>
                </w:r>
                <w:r w:rsidR="00FB008D">
                  <w:rPr>
                    <w:noProof/>
                  </w:rPr>
                  <w:fldChar w:fldCharType="separate"/>
                </w:r>
                <w:r w:rsidRPr="002C5180">
                  <w:rPr>
                    <w:noProof/>
                  </w:rPr>
                  <w:fldChar w:fldCharType="end"/>
                </w:r>
              </w:p>
            </w:tc>
          </w:tr>
          <w:tr w:rsidR="00DA1F21" w:rsidRPr="00B56B74" w14:paraId="53B90028" w14:textId="77777777" w:rsidTr="00AF622A">
            <w:trPr>
              <w:tblCellSpacing w:w="42" w:type="dxa"/>
            </w:trPr>
            <w:tc>
              <w:tcPr>
                <w:tcW w:w="775" w:type="dxa"/>
                <w:vAlign w:val="center"/>
              </w:tcPr>
              <w:p w14:paraId="13BF28DE" w14:textId="77777777" w:rsidR="00DA1F21" w:rsidRPr="00B56B74" w:rsidRDefault="00DA1F21" w:rsidP="00DA1F21">
                <w:pPr>
                  <w:pStyle w:val="111"/>
                </w:pPr>
              </w:p>
            </w:tc>
            <w:tc>
              <w:tcPr>
                <w:tcW w:w="2893" w:type="dxa"/>
                <w:tcMar>
                  <w:left w:w="85" w:type="dxa"/>
                </w:tcMar>
                <w:vAlign w:val="center"/>
              </w:tcPr>
              <w:p w14:paraId="278F86DF" w14:textId="77777777" w:rsidR="00DA1F21" w:rsidRPr="002C5180" w:rsidRDefault="00DA1F21" w:rsidP="00DA1F21">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835D1A8" w14:textId="1EAE72A8" w:rsidR="00DA1F21" w:rsidRPr="002C5180" w:rsidRDefault="00DA1F21" w:rsidP="00DA1F21">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Pr>
                    <w:noProof/>
                  </w:rPr>
                  <w:t>нет</w:t>
                </w:r>
                <w:r>
                  <w:rPr>
                    <w:noProof/>
                  </w:rPr>
                  <w:fldChar w:fldCharType="end"/>
                </w:r>
              </w:p>
            </w:tc>
          </w:tr>
        </w:tbl>
      </w:sdtContent>
    </w:sdt>
    <w:permEnd w:id="1425342885"/>
    <w:p w14:paraId="7B47EE79" w14:textId="77777777" w:rsidR="00BC611E" w:rsidRPr="000A2007" w:rsidRDefault="00BC611E" w:rsidP="00BC611E">
      <w:pPr>
        <w:pStyle w:val="113"/>
      </w:pPr>
      <w:r>
        <w:t>Требования б</w:t>
      </w:r>
      <w:r w:rsidRPr="000A2007">
        <w:t>езопасност</w:t>
      </w:r>
      <w:r>
        <w:t>и</w:t>
      </w:r>
    </w:p>
    <w:permStart w:id="844300311" w:edGrp="everyone" w:displacedByCustomXml="next"/>
    <w:sdt>
      <w:sdtPr>
        <w:alias w:val="Требования к безопасности"/>
        <w:tag w:val="Требования к безопасности"/>
        <w:id w:val="677928854"/>
        <w:placeholder>
          <w:docPart w:val="4D2B3731346C44BDB1C46F1CE9221B3A"/>
        </w:placeholder>
        <w15:color w:val="FFFF00"/>
      </w:sdtPr>
      <w:sdtEndPr/>
      <w:sdtContent>
        <w:p w14:paraId="11948009" w14:textId="0E1EDB01"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B315D6">
            <w:rPr>
              <w:noProof/>
            </w:rPr>
            <w:t>Требования_безопасности</w:t>
          </w:r>
          <w:r w:rsidR="00DA1F21" w:rsidRPr="00DA1F21">
            <w:t xml:space="preserve"> </w:t>
          </w:r>
          <w:r w:rsidR="00DA1F21" w:rsidRPr="00957806">
            <w:t>по акту-допуску, согласно требований РД 34.03.201-97 Правила техники безопасности при эксплуатации тепломеханического оборудования электростанций и тепловых сетей</w:t>
          </w:r>
          <w:r w:rsidR="00DA1F21">
            <w:t>;</w:t>
          </w:r>
          <w:r>
            <w:rPr>
              <w:noProof/>
            </w:rPr>
            <w:fldChar w:fldCharType="end"/>
          </w:r>
        </w:p>
      </w:sdtContent>
    </w:sdt>
    <w:permEnd w:id="844300311" w:displacedByCustomXml="prev"/>
    <w:p w14:paraId="0900984A" w14:textId="77777777" w:rsidR="00BC611E" w:rsidRDefault="00BC611E" w:rsidP="00BC611E">
      <w:pPr>
        <w:pStyle w:val="113"/>
      </w:pPr>
      <w:r>
        <w:t xml:space="preserve">Требования </w:t>
      </w:r>
      <w:r w:rsidR="000943A0">
        <w:t>иные</w:t>
      </w:r>
    </w:p>
    <w:permStart w:id="1882482557"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F0ED7B36E3A749A6AD3758D7BD2108A0"/>
        </w:placeholder>
        <w15:color w:val="FFFF00"/>
      </w:sdtPr>
      <w:sdtEndPr/>
      <w:sdtContent>
        <w:p w14:paraId="76DEF924" w14:textId="77777777" w:rsidR="0078543A" w:rsidRDefault="000943A0"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r w:rsidR="0078543A">
            <w:t>.</w:t>
          </w:r>
        </w:p>
        <w:p w14:paraId="6308C500" w14:textId="77777777" w:rsidR="00BC611E" w:rsidRDefault="000943A0" w:rsidP="00BC611E">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ermEnd w:id="1882482557" w:displacedByCustomXml="prev"/>
    <w:p w14:paraId="627A72A1"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0E8C7E55" w14:textId="77777777" w:rsidR="00BE3194" w:rsidRDefault="00BE3194" w:rsidP="00BE3194">
      <w:pPr>
        <w:pStyle w:val="1"/>
      </w:pPr>
      <w:bookmarkStart w:id="5" w:name="_Ref534988715"/>
      <w:bookmarkStart w:id="6" w:name="_Toc143602463"/>
      <w:r w:rsidRPr="007872F0">
        <w:lastRenderedPageBreak/>
        <w:t xml:space="preserve">Требования к участникам </w:t>
      </w:r>
      <w:r>
        <w:t>закупки</w:t>
      </w:r>
      <w:bookmarkEnd w:id="5"/>
      <w:bookmarkEnd w:id="6"/>
    </w:p>
    <w:p w14:paraId="3ED72F50" w14:textId="77777777" w:rsidR="00BE3194" w:rsidRDefault="006F2981" w:rsidP="002B3785">
      <w:pPr>
        <w:pStyle w:val="113"/>
      </w:pPr>
      <w:bookmarkStart w:id="7" w:name="_Ref536436102"/>
      <w:r>
        <w:t>Перечень</w:t>
      </w:r>
      <w:r w:rsidR="00B377D5" w:rsidRPr="00B377D5">
        <w:t xml:space="preserve"> </w:t>
      </w:r>
      <w:r w:rsidR="00B377D5">
        <w:t>общих</w:t>
      </w:r>
      <w:r>
        <w:t xml:space="preserve"> т</w:t>
      </w:r>
      <w:r w:rsidR="00B27C69">
        <w:t>ребований к участникам закупки</w:t>
      </w:r>
      <w:bookmarkEnd w:id="7"/>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16B7374F"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03EDEE3"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66F98799"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0DD3F052"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01C75AAA"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D18A0C"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3AA9B8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C1C391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2265D66"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EDD26B"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59AE4896"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0E237AB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64F3340D"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4D9D30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03812CCE"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0DA097F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696A2BFF"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120B59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3EE2ED52"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22B7349D"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65355B10"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926C1FC"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4EECAD0C"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68B790A8"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B315D6">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5D63106B"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F37371"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78A08ED6"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4294B150"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B315D6">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1EBBD35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C79C83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2702BCAD"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2F0CF265" w14:textId="280769EA"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A46C8D">
              <w:rPr>
                <w:rFonts w:cstheme="minorHAnsi"/>
                <w:noProof/>
                <w:color w:val="000000" w:themeColor="text1"/>
              </w:rPr>
              <w:t>не требуется</w:t>
            </w:r>
            <w:r w:rsidRPr="005E1D52">
              <w:rPr>
                <w:rFonts w:cstheme="minorHAnsi"/>
                <w:color w:val="000000" w:themeColor="text1"/>
              </w:rPr>
              <w:fldChar w:fldCharType="end"/>
            </w:r>
          </w:p>
        </w:tc>
      </w:tr>
      <w:tr w:rsidR="005A2C97" w:rsidRPr="00DE3FEE" w14:paraId="05A4DD45"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6A7E23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9D11A6"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51BAC859" w14:textId="1F0F2FB8"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A46C8D">
              <w:rPr>
                <w:rFonts w:cstheme="minorHAnsi"/>
                <w:noProof/>
                <w:color w:val="000000" w:themeColor="text1"/>
              </w:rPr>
              <w:t>не требуется</w:t>
            </w:r>
            <w:r>
              <w:rPr>
                <w:rFonts w:cstheme="minorHAnsi"/>
                <w:color w:val="000000" w:themeColor="text1"/>
              </w:rPr>
              <w:fldChar w:fldCharType="end"/>
            </w:r>
          </w:p>
        </w:tc>
      </w:tr>
      <w:tr w:rsidR="00257785" w:rsidRPr="00DE3FEE" w14:paraId="0D1BB3B7"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0C958D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762E3FC"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57D1223F"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0517C239"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ACA2B60"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38EEEF0C"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41556BDD"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1B13D79E"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B82BC6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181AD81"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6EA06CE"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B315D6">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6D3A23C4"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438683"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308C3FAF"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0F73EC3A"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6A7B06F8" w14:textId="77777777" w:rsidR="00517B49" w:rsidRDefault="00517B49">
      <w:pPr>
        <w:rPr>
          <w:rFonts w:eastAsia="Times New Roman" w:cs="Arial"/>
          <w:b/>
          <w:color w:val="000000" w:themeColor="text1"/>
          <w:lang w:eastAsia="ru-RU"/>
        </w:rPr>
      </w:pPr>
      <w:r>
        <w:br w:type="page"/>
      </w:r>
    </w:p>
    <w:p w14:paraId="0CC7402C"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452155177" w:edGrp="everyone" w:displacedByCustomXml="next"/>
    <w:sdt>
      <w:sdtPr>
        <w:rPr>
          <w:b w:val="0"/>
        </w:rPr>
        <w:alias w:val="Специальные требования"/>
        <w:tag w:val="Специальные требования"/>
        <w:id w:val="1793090837"/>
        <w:placeholder>
          <w:docPart w:val="981E4EDD876746DA950692A21DE3F8D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3CCB13E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2F596EC" w14:textId="77777777" w:rsidR="00517B49" w:rsidRPr="00D01CAB" w:rsidRDefault="00517B49" w:rsidP="00AD1C19">
                <w:pPr>
                  <w:suppressAutoHyphens/>
                </w:pPr>
                <w:r w:rsidRPr="00D01CAB">
                  <w:t>№</w:t>
                </w:r>
              </w:p>
            </w:tc>
            <w:tc>
              <w:tcPr>
                <w:tcW w:w="3118" w:type="dxa"/>
                <w:vAlign w:val="center"/>
              </w:tcPr>
              <w:p w14:paraId="32ABCBC1"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03B473CC"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6B7C615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5C85B7D" w14:textId="77777777" w:rsidR="00517B49" w:rsidRPr="00D01CAB" w:rsidRDefault="00517B49" w:rsidP="00E46EEC">
                <w:pPr>
                  <w:pStyle w:val="ac"/>
                  <w:numPr>
                    <w:ilvl w:val="0"/>
                    <w:numId w:val="6"/>
                  </w:numPr>
                  <w:suppressAutoHyphens/>
                  <w:jc w:val="both"/>
                </w:pPr>
              </w:p>
            </w:tc>
            <w:tc>
              <w:tcPr>
                <w:tcW w:w="3118" w:type="dxa"/>
                <w:vAlign w:val="center"/>
              </w:tcPr>
              <w:p w14:paraId="026AB5F0"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BD39834C8797460FBD20631A20969E06"/>
                  </w:placeholder>
                </w:sdtPr>
                <w:sdtEndPr/>
                <w:sdtContent>
                  <w:p w14:paraId="52D25E66" w14:textId="77777777" w:rsidR="00517B49" w:rsidRPr="00D01CAB"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"Требование_о_наличии_финансовых_ресурсов" </w:instrText>
                    </w:r>
                    <w:r w:rsidRPr="00D01CAB">
                      <w:rPr>
                        <w:rFonts w:cstheme="minorHAnsi"/>
                      </w:rPr>
                      <w:fldChar w:fldCharType="separate"/>
                    </w:r>
                    <w:r w:rsidR="00B315D6">
                      <w:rPr>
                        <w:rFonts w:cstheme="minorHAnsi"/>
                        <w:noProof/>
                      </w:rPr>
                      <w:t>«Требование_о_наличии_финансовых_ресурсов»</w:t>
                    </w:r>
                    <w:r w:rsidRPr="00D01CAB">
                      <w:rPr>
                        <w:rFonts w:cstheme="minorHAnsi"/>
                      </w:rPr>
                      <w:fldChar w:fldCharType="end"/>
                    </w:r>
                  </w:p>
                </w:sdtContent>
              </w:sdt>
            </w:tc>
          </w:tr>
          <w:tr w:rsidR="00D01CAB" w:rsidRPr="00D01CAB" w14:paraId="3CDCCF17"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DAE77B5" w14:textId="77777777" w:rsidR="00517B49" w:rsidRPr="00D01CAB" w:rsidRDefault="00517B49" w:rsidP="00E46EEC">
                <w:pPr>
                  <w:pStyle w:val="ac"/>
                  <w:numPr>
                    <w:ilvl w:val="0"/>
                    <w:numId w:val="6"/>
                  </w:numPr>
                  <w:suppressAutoHyphens/>
                  <w:jc w:val="both"/>
                </w:pPr>
              </w:p>
            </w:tc>
            <w:tc>
              <w:tcPr>
                <w:tcW w:w="3118" w:type="dxa"/>
                <w:vAlign w:val="center"/>
              </w:tcPr>
              <w:p w14:paraId="49332A67" w14:textId="77777777" w:rsidR="00517B49" w:rsidRPr="00D01CAB" w:rsidRDefault="00A038A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4AEE8E7B" w14:textId="77777777" w:rsidR="00517B49" w:rsidRPr="00D01CAB" w:rsidRDefault="00FB008D"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3E93AB3E778408BBEF19AC1B49EF432"/>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"Документ_кадровых_ресурсов" </w:instrText>
                    </w:r>
                    <w:r w:rsidR="00517B49" w:rsidRPr="00D01CAB">
                      <w:rPr>
                        <w:rFonts w:cstheme="minorHAnsi"/>
                        <w:noProof/>
                      </w:rPr>
                      <w:fldChar w:fldCharType="separate"/>
                    </w:r>
                    <w:r w:rsidR="00B315D6">
                      <w:rPr>
                        <w:rFonts w:cstheme="minorHAnsi"/>
                        <w:noProof/>
                      </w:rPr>
                      <w:t>«Документ_кадровых_ресурсов»</w:t>
                    </w:r>
                    <w:r w:rsidR="00517B49" w:rsidRPr="00D01CAB">
                      <w:rPr>
                        <w:rFonts w:cstheme="minorHAnsi"/>
                        <w:noProof/>
                      </w:rPr>
                      <w:fldChar w:fldCharType="end"/>
                    </w:r>
                  </w:sdtContent>
                </w:sdt>
              </w:p>
            </w:tc>
          </w:tr>
          <w:tr w:rsidR="00D01CAB" w:rsidRPr="00D01CAB" w14:paraId="7C8375F3"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E0166FD" w14:textId="77777777" w:rsidR="00517B49" w:rsidRPr="00D01CAB" w:rsidRDefault="00517B49" w:rsidP="00E46EEC">
                <w:pPr>
                  <w:pStyle w:val="ac"/>
                  <w:numPr>
                    <w:ilvl w:val="0"/>
                    <w:numId w:val="6"/>
                  </w:numPr>
                  <w:suppressAutoHyphens/>
                  <w:jc w:val="both"/>
                </w:pPr>
              </w:p>
            </w:tc>
            <w:tc>
              <w:tcPr>
                <w:tcW w:w="3118" w:type="dxa"/>
                <w:vAlign w:val="center"/>
              </w:tcPr>
              <w:p w14:paraId="16D8FC9C" w14:textId="77777777" w:rsidR="00517B49" w:rsidRPr="00D01CAB" w:rsidRDefault="00A038A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1D5FBA86" w14:textId="77777777" w:rsidR="00517B49" w:rsidRPr="00D01CAB" w:rsidRDefault="00FB008D"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F57A4619524D40B6A1E1485AC1E4D3CD"/>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"Документ_производственных_и_материально" </w:instrText>
                    </w:r>
                    <w:r w:rsidR="00517B49" w:rsidRPr="00D01CAB">
                      <w:rPr>
                        <w:rFonts w:cstheme="minorHAnsi"/>
                        <w:noProof/>
                      </w:rPr>
                      <w:fldChar w:fldCharType="separate"/>
                    </w:r>
                    <w:r w:rsidR="00B315D6">
                      <w:rPr>
                        <w:rFonts w:cstheme="minorHAnsi"/>
                        <w:noProof/>
                      </w:rPr>
                      <w:t>«Документ_производственных_и_материально»</w:t>
                    </w:r>
                    <w:r w:rsidR="00517B49" w:rsidRPr="00D01CAB">
                      <w:rPr>
                        <w:rFonts w:cstheme="minorHAnsi"/>
                        <w:noProof/>
                      </w:rPr>
                      <w:fldChar w:fldCharType="end"/>
                    </w:r>
                  </w:sdtContent>
                </w:sdt>
              </w:p>
            </w:tc>
          </w:tr>
          <w:tr w:rsidR="00D01CAB" w:rsidRPr="00D01CAB" w14:paraId="43358924"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50F239" w14:textId="77777777" w:rsidR="00517B49" w:rsidRPr="00D01CAB" w:rsidRDefault="00517B49" w:rsidP="00E46EEC">
                <w:pPr>
                  <w:pStyle w:val="ac"/>
                  <w:numPr>
                    <w:ilvl w:val="0"/>
                    <w:numId w:val="6"/>
                  </w:numPr>
                  <w:suppressAutoHyphens/>
                  <w:jc w:val="both"/>
                </w:pPr>
              </w:p>
            </w:tc>
            <w:tc>
              <w:tcPr>
                <w:tcW w:w="3118" w:type="dxa"/>
                <w:vAlign w:val="center"/>
              </w:tcPr>
              <w:p w14:paraId="6E6953CA"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4A9D5CF7C998458BA8D4AE9146B166A7"/>
                  </w:placeholder>
                  <w15:color w:val="FFFF00"/>
                </w:sdtPr>
                <w:sdtEndPr/>
                <w:sdtContent>
                  <w:p w14:paraId="59C0597A" w14:textId="77777777" w:rsidR="00517B49" w:rsidRPr="00D01CAB" w:rsidRDefault="003D5A15"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"Требование_о_наличии_опыта_исполнения_до" </w:instrText>
                    </w:r>
                    <w:r w:rsidRPr="00D01CAB">
                      <w:rPr>
                        <w:rFonts w:cstheme="minorHAnsi"/>
                      </w:rPr>
                      <w:fldChar w:fldCharType="separate"/>
                    </w:r>
                    <w:r w:rsidR="00B315D6">
                      <w:rPr>
                        <w:rFonts w:cstheme="minorHAnsi"/>
                        <w:noProof/>
                      </w:rPr>
                      <w:t>«Требование_о_наличии_опыта_исполнения_до»</w:t>
                    </w:r>
                    <w:r w:rsidRPr="00D01CAB">
                      <w:rPr>
                        <w:rFonts w:cstheme="minorHAnsi"/>
                      </w:rPr>
                      <w:fldChar w:fldCharType="end"/>
                    </w:r>
                  </w:p>
                </w:sdtContent>
              </w:sdt>
            </w:tc>
          </w:tr>
        </w:tbl>
      </w:sdtContent>
    </w:sdt>
    <w:p w14:paraId="77DB1286" w14:textId="77777777" w:rsidR="00C832C8" w:rsidRDefault="00E74450" w:rsidP="00495AFF">
      <w:pPr>
        <w:pStyle w:val="113"/>
        <w:spacing w:line="240" w:lineRule="auto"/>
        <w:jc w:val="both"/>
      </w:pPr>
      <w:bookmarkStart w:id="8" w:name="_Ref129679902"/>
      <w:bookmarkStart w:id="9" w:name="_Ref534988683"/>
      <w:bookmarkStart w:id="10" w:name="_Ref534988777"/>
      <w:permEnd w:id="452155177"/>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8"/>
      <w:r w:rsidR="004C03F1">
        <w:t xml:space="preserve"> </w:t>
      </w:r>
    </w:p>
    <w:p w14:paraId="2A62A6D3" w14:textId="77777777" w:rsidR="009D3730" w:rsidRDefault="009D3730" w:rsidP="009D3730">
      <w:pPr>
        <w:pStyle w:val="113"/>
        <w:numPr>
          <w:ilvl w:val="6"/>
          <w:numId w:val="1"/>
        </w:numPr>
        <w:spacing w:line="240" w:lineRule="auto"/>
        <w:jc w:val="both"/>
      </w:pPr>
      <w:r>
        <w:t>Общие требования</w:t>
      </w:r>
    </w:p>
    <w:permStart w:id="214500942"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A97551C6FDB0480ABC8B32AD9ED03CB5"/>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27EA708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5A6C824" w14:textId="77777777" w:rsidR="00C832C8" w:rsidRPr="0047532E" w:rsidRDefault="00C832C8" w:rsidP="00C832C8">
                <w:pPr>
                  <w:suppressAutoHyphens/>
                </w:pPr>
                <w:r w:rsidRPr="0047532E">
                  <w:t>№</w:t>
                </w:r>
              </w:p>
            </w:tc>
            <w:tc>
              <w:tcPr>
                <w:tcW w:w="3118" w:type="dxa"/>
                <w:gridSpan w:val="2"/>
                <w:vAlign w:val="center"/>
              </w:tcPr>
              <w:p w14:paraId="0A58DE9B"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0E608567"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2F31A95F"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67EB8FAE" w14:textId="77777777" w:rsidR="00483830" w:rsidRPr="0057727C" w:rsidRDefault="00483830" w:rsidP="00483830">
                <w:pPr>
                  <w:pStyle w:val="ac"/>
                  <w:numPr>
                    <w:ilvl w:val="0"/>
                    <w:numId w:val="6"/>
                  </w:numPr>
                  <w:suppressAutoHyphens/>
                  <w:jc w:val="both"/>
                </w:pPr>
              </w:p>
            </w:tc>
            <w:tc>
              <w:tcPr>
                <w:tcW w:w="3118" w:type="dxa"/>
                <w:gridSpan w:val="2"/>
                <w:vAlign w:val="center"/>
              </w:tcPr>
              <w:p w14:paraId="52F3FF98"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75A14DF2" w14:textId="77777777" w:rsidR="00483830" w:rsidRPr="00B4490B" w:rsidRDefault="00FB008D"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C5D9AD8240044263976DC5B7F7FE42F3"/>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B315D6">
                      <w:rPr>
                        <w:noProof/>
                      </w:rPr>
                      <w:t>«Документ_о_СРО»</w:t>
                    </w:r>
                    <w:r w:rsidR="00483830">
                      <w:rPr>
                        <w:noProof/>
                      </w:rPr>
                      <w:fldChar w:fldCharType="end"/>
                    </w:r>
                    <w:r w:rsidR="00483830">
                      <w:t xml:space="preserve"> </w:t>
                    </w:r>
                  </w:sdtContent>
                </w:sdt>
              </w:p>
            </w:tc>
            <w:sdt>
              <w:sdtPr>
                <w:id w:val="-286208054"/>
                <w:placeholder>
                  <w:docPart w:val="6287159517654A5F85E8DD65F8AFB75F"/>
                </w:placeholder>
                <w15:color w:val="FFFF00"/>
              </w:sdtPr>
              <w:sdtEndPr/>
              <w:sdtContent>
                <w:tc>
                  <w:tcPr>
                    <w:tcW w:w="4932" w:type="dxa"/>
                    <w:gridSpan w:val="2"/>
                    <w:vAlign w:val="center"/>
                  </w:tcPr>
                  <w:p w14:paraId="4838340D" w14:textId="21DEC015" w:rsidR="00483830" w:rsidRDefault="00FB008D" w:rsidP="00C855A3">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DA1F21">
                      <w:t>не требуется</w:t>
                    </w:r>
                    <w:r>
                      <w:fldChar w:fldCharType="end"/>
                    </w:r>
                  </w:p>
                </w:tc>
              </w:sdtContent>
            </w:sdt>
          </w:tr>
        </w:tbl>
      </w:sdtContent>
    </w:sdt>
    <w:p w14:paraId="1F3B6267" w14:textId="77777777" w:rsidR="009D3730" w:rsidRDefault="009D3730" w:rsidP="009D3730">
      <w:pPr>
        <w:pStyle w:val="113"/>
        <w:numPr>
          <w:ilvl w:val="6"/>
          <w:numId w:val="1"/>
        </w:numPr>
        <w:spacing w:line="240" w:lineRule="auto"/>
        <w:jc w:val="both"/>
      </w:pPr>
      <w:r>
        <w:t>Специальные</w:t>
      </w:r>
      <w:permEnd w:id="214500942"/>
      <w:r>
        <w:t xml:space="preserve"> требования</w:t>
      </w:r>
    </w:p>
    <w:sdt>
      <w:sdtPr>
        <w:rPr>
          <w:b w:val="0"/>
        </w:rPr>
        <w:alias w:val="Специальные требования"/>
        <w:tag w:val="Специальные требования"/>
        <w:id w:val="-430892404"/>
        <w:placeholder>
          <w:docPart w:val="62A0D112FF46496CB17D37BC5E66D8BC"/>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778D134C"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43AC86F" w14:textId="77777777" w:rsidR="009D3730" w:rsidRPr="0047532E" w:rsidRDefault="009D3730" w:rsidP="00E71805">
                <w:pPr>
                  <w:suppressAutoHyphens/>
                </w:pPr>
                <w:r w:rsidRPr="0047532E">
                  <w:t>№</w:t>
                </w:r>
              </w:p>
            </w:tc>
            <w:tc>
              <w:tcPr>
                <w:tcW w:w="3118" w:type="dxa"/>
                <w:vAlign w:val="center"/>
              </w:tcPr>
              <w:p w14:paraId="1E281AF3"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039EA0D7"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4843A71C"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2A377A" w14:textId="77777777" w:rsidR="009D3730" w:rsidRPr="0057727C" w:rsidRDefault="009D3730" w:rsidP="009D3730">
                <w:pPr>
                  <w:pStyle w:val="ac"/>
                  <w:numPr>
                    <w:ilvl w:val="0"/>
                    <w:numId w:val="6"/>
                  </w:numPr>
                  <w:suppressAutoHyphens/>
                  <w:jc w:val="both"/>
                </w:pPr>
              </w:p>
            </w:tc>
            <w:tc>
              <w:tcPr>
                <w:tcW w:w="3118" w:type="dxa"/>
                <w:vAlign w:val="center"/>
              </w:tcPr>
              <w:p w14:paraId="409F40AD" w14:textId="77777777" w:rsidR="009D3730" w:rsidRPr="007A6892" w:rsidRDefault="009D3730" w:rsidP="00E71805">
                <w:pPr>
                  <w:suppressAutoHyphens/>
                  <w:jc w:val="both"/>
                  <w:cnfStyle w:val="000000100000" w:firstRow="0" w:lastRow="0" w:firstColumn="0" w:lastColumn="0" w:oddVBand="0" w:evenVBand="0" w:oddHBand="1" w:evenHBand="0" w:firstRowFirstColumn="0" w:firstRowLastColumn="0" w:lastRowFirstColumn="0" w:lastRowLastColumn="0"/>
                </w:pPr>
                <w:r>
                  <w:t>Разрешение на выполнение работ, оказание услуг</w:t>
                </w:r>
              </w:p>
            </w:tc>
            <w:sdt>
              <w:sdtPr>
                <w:id w:val="-1002968210"/>
                <w:placeholder>
                  <w:docPart w:val="BD6E0EFD5667413492095DF7C35CEE5F"/>
                </w:placeholder>
                <w15:color w:val="FFFF00"/>
              </w:sdtPr>
              <w:sdtEndPr/>
              <w:sdtContent>
                <w:sdt>
                  <w:sdtPr>
                    <w:id w:val="1443101164"/>
                    <w:placeholder>
                      <w:docPart w:val="16A3F58418C6436CB496C6FB595D1E31"/>
                    </w:placeholder>
                    <w15:color w:val="FFFF00"/>
                  </w:sdtPr>
                  <w:sdtEndPr/>
                  <w:sdtContent>
                    <w:tc>
                      <w:tcPr>
                        <w:tcW w:w="4932" w:type="dxa"/>
                        <w:vAlign w:val="center"/>
                      </w:tcPr>
                      <w:p w14:paraId="38810257" w14:textId="00E25DBC" w:rsidR="009D3730" w:rsidRPr="0047532E" w:rsidRDefault="009D3730" w:rsidP="00E71805">
                        <w:pPr>
                          <w:suppressAutoHyphens/>
                          <w:jc w:val="both"/>
                          <w:cnfStyle w:val="000000100000" w:firstRow="0" w:lastRow="0" w:firstColumn="0" w:lastColumn="0" w:oddVBand="0" w:evenVBand="0" w:oddHBand="1" w:evenHBand="0"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DA1F21">
                          <w:rPr>
                            <w:noProof/>
                          </w:rPr>
                          <w:t>не требуется</w:t>
                        </w:r>
                        <w:r>
                          <w:rPr>
                            <w:noProof/>
                          </w:rPr>
                          <w:fldChar w:fldCharType="end"/>
                        </w:r>
                      </w:p>
                    </w:tc>
                  </w:sdtContent>
                </w:sdt>
              </w:sdtContent>
            </w:sdt>
          </w:tr>
          <w:tr w:rsidR="009D3730" w14:paraId="422D3D5E"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66EBF67"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D967312470304773A24A9B20E14FD16E"/>
                  </w:placeholder>
                  <w15:color w:val="FFFF00"/>
                </w:sdtPr>
                <w:sdtEndPr>
                  <w:rPr>
                    <w:noProof/>
                  </w:rPr>
                </w:sdtEndPr>
                <w:sdtContent>
                  <w:p w14:paraId="41B1B147"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63B539CD5F654C31BB7ECD9771798FDC"/>
                </w:placeholder>
                <w15:color w:val="FFFF00"/>
              </w:sdtPr>
              <w:sdtEndPr/>
              <w:sdtContent>
                <w:sdt>
                  <w:sdtPr>
                    <w:id w:val="-580068846"/>
                    <w:placeholder>
                      <w:docPart w:val="8E261AC3F11D4AF789F106ED7E83D5F1"/>
                    </w:placeholder>
                    <w15:color w:val="FFFF00"/>
                  </w:sdtPr>
                  <w:sdtEndPr/>
                  <w:sdtContent>
                    <w:tc>
                      <w:tcPr>
                        <w:tcW w:w="4932" w:type="dxa"/>
                        <w:vAlign w:val="center"/>
                      </w:tcPr>
                      <w:p w14:paraId="58EAC8FB" w14:textId="0A719CF7" w:rsidR="009D3730" w:rsidRDefault="00FB008D" w:rsidP="00E71805">
                        <w:pPr>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DA1F21">
                          <w:t>нет требуется</w:t>
                        </w:r>
                        <w:r>
                          <w:fldChar w:fldCharType="end"/>
                        </w:r>
                      </w:p>
                    </w:tc>
                  </w:sdtContent>
                </w:sdt>
              </w:sdtContent>
            </w:sdt>
          </w:tr>
        </w:tbl>
      </w:sdtContent>
    </w:sdt>
    <w:p w14:paraId="5C982679" w14:textId="77777777" w:rsidR="009D3730" w:rsidRDefault="009D3730" w:rsidP="009D3730">
      <w:pPr>
        <w:pStyle w:val="113"/>
        <w:numPr>
          <w:ilvl w:val="0"/>
          <w:numId w:val="0"/>
        </w:numPr>
        <w:spacing w:line="240" w:lineRule="auto"/>
        <w:jc w:val="both"/>
      </w:pPr>
    </w:p>
    <w:p w14:paraId="5408DC4D" w14:textId="77777777" w:rsidR="002A4A60" w:rsidRDefault="002A4A60" w:rsidP="009D3730">
      <w:pPr>
        <w:pStyle w:val="113"/>
        <w:numPr>
          <w:ilvl w:val="0"/>
          <w:numId w:val="0"/>
        </w:numPr>
        <w:spacing w:line="240" w:lineRule="auto"/>
        <w:jc w:val="both"/>
      </w:pPr>
    </w:p>
    <w:p w14:paraId="72F868D6" w14:textId="77777777" w:rsidR="002A4A60" w:rsidRDefault="002A4A60" w:rsidP="009D3730">
      <w:pPr>
        <w:pStyle w:val="113"/>
        <w:numPr>
          <w:ilvl w:val="0"/>
          <w:numId w:val="0"/>
        </w:numPr>
        <w:spacing w:line="240" w:lineRule="auto"/>
        <w:jc w:val="both"/>
      </w:pPr>
    </w:p>
    <w:p w14:paraId="3EDAC50A" w14:textId="77777777" w:rsidR="00B93B01" w:rsidRPr="005E1D52" w:rsidRDefault="00B93B01" w:rsidP="00B93B01">
      <w:pPr>
        <w:pStyle w:val="113"/>
        <w:spacing w:line="240" w:lineRule="auto"/>
        <w:jc w:val="both"/>
      </w:pPr>
      <w:r w:rsidRPr="005E1D52">
        <w:lastRenderedPageBreak/>
        <w:t>Требование по обеспечению заявки на участие в закупочной процедуре</w:t>
      </w:r>
    </w:p>
    <w:permStart w:id="1317484686" w:edGrp="everyone" w:displacedByCustomXml="next"/>
    <w:sdt>
      <w:sdtPr>
        <w:rPr>
          <w:b w:val="0"/>
        </w:rPr>
        <w:alias w:val="Специальные требования"/>
        <w:tag w:val="Специальные требования"/>
        <w:id w:val="798342438"/>
        <w:placeholder>
          <w:docPart w:val="CE9E2B8DF3A24BFE99B389850D64FB5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2CA5E352"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9C5EEAA" w14:textId="77777777" w:rsidR="00B93B01" w:rsidRPr="005E1D52" w:rsidRDefault="00B93B01" w:rsidP="00DD77B3">
                <w:pPr>
                  <w:suppressAutoHyphens/>
                </w:pPr>
                <w:r w:rsidRPr="005E1D52">
                  <w:t>№</w:t>
                </w:r>
              </w:p>
            </w:tc>
            <w:tc>
              <w:tcPr>
                <w:tcW w:w="3118" w:type="dxa"/>
                <w:vAlign w:val="center"/>
              </w:tcPr>
              <w:p w14:paraId="6961EE6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6D0324C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237B53C5"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30E8725" w14:textId="77777777" w:rsidR="002F0BC7" w:rsidRPr="005E1D52" w:rsidRDefault="002F0BC7" w:rsidP="002F0BC7">
                <w:pPr>
                  <w:pStyle w:val="ac"/>
                  <w:numPr>
                    <w:ilvl w:val="0"/>
                    <w:numId w:val="6"/>
                  </w:numPr>
                  <w:suppressAutoHyphens/>
                  <w:jc w:val="both"/>
                </w:pPr>
              </w:p>
            </w:tc>
            <w:tc>
              <w:tcPr>
                <w:tcW w:w="3118" w:type="dxa"/>
                <w:vAlign w:val="center"/>
              </w:tcPr>
              <w:p w14:paraId="0F6385CA"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81046DC" w14:textId="1E8C1722"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DA1F21">
                  <w:rPr>
                    <w:rFonts w:cstheme="minorHAnsi"/>
                  </w:rPr>
                  <w:t>не требуется</w:t>
                </w:r>
                <w:r w:rsidRPr="005E1D52">
                  <w:rPr>
                    <w:rFonts w:cstheme="minorHAnsi"/>
                  </w:rPr>
                  <w:fldChar w:fldCharType="end"/>
                </w:r>
              </w:p>
            </w:tc>
          </w:tr>
          <w:tr w:rsidR="002F0BC7" w:rsidRPr="005E1D52" w14:paraId="40D411D3"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D496B22" w14:textId="77777777" w:rsidR="002F0BC7" w:rsidRPr="005E1D52" w:rsidRDefault="002F0BC7" w:rsidP="002F0BC7">
                <w:pPr>
                  <w:pStyle w:val="ac"/>
                  <w:numPr>
                    <w:ilvl w:val="0"/>
                    <w:numId w:val="6"/>
                  </w:numPr>
                  <w:suppressAutoHyphens/>
                  <w:jc w:val="both"/>
                </w:pPr>
              </w:p>
            </w:tc>
            <w:tc>
              <w:tcPr>
                <w:tcW w:w="3118" w:type="dxa"/>
                <w:vAlign w:val="center"/>
              </w:tcPr>
              <w:p w14:paraId="149FC488"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50434C54" w14:textId="5684A945"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DA1F21">
                  <w:rPr>
                    <w:rFonts w:cstheme="minorHAnsi"/>
                  </w:rPr>
                  <w:t>не требуется</w:t>
                </w:r>
                <w:r w:rsidRPr="005E1D52">
                  <w:rPr>
                    <w:rFonts w:cstheme="minorHAnsi"/>
                  </w:rPr>
                  <w:fldChar w:fldCharType="end"/>
                </w:r>
              </w:p>
            </w:tc>
          </w:tr>
        </w:tbl>
      </w:sdtContent>
    </w:sdt>
    <w:permEnd w:id="1317484686"/>
    <w:p w14:paraId="22BCA74B"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978864" w:edGrp="everyone" w:displacedByCustomXml="next"/>
    <w:sdt>
      <w:sdtPr>
        <w:rPr>
          <w:b w:val="0"/>
        </w:rPr>
        <w:alias w:val="Специальные требования"/>
        <w:tag w:val="Специальные требования"/>
        <w:id w:val="-692846911"/>
        <w:placeholder>
          <w:docPart w:val="30D735EBE6F84732922803D90B2A5C4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40C14D6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A6AA158" w14:textId="77777777" w:rsidR="00B93B01" w:rsidRPr="005E1D52" w:rsidRDefault="00B93B01" w:rsidP="00DD77B3">
                <w:pPr>
                  <w:suppressAutoHyphens/>
                </w:pPr>
                <w:r w:rsidRPr="005E1D52">
                  <w:t>№</w:t>
                </w:r>
              </w:p>
            </w:tc>
            <w:tc>
              <w:tcPr>
                <w:tcW w:w="3118" w:type="dxa"/>
                <w:vAlign w:val="center"/>
              </w:tcPr>
              <w:p w14:paraId="27BC702E"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03286BEE"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4445B03F"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2C3F869" w14:textId="77777777" w:rsidR="002F0BC7" w:rsidRPr="005E1D52" w:rsidRDefault="002F0BC7" w:rsidP="002F0BC7">
                <w:pPr>
                  <w:pStyle w:val="ac"/>
                  <w:numPr>
                    <w:ilvl w:val="0"/>
                    <w:numId w:val="6"/>
                  </w:numPr>
                  <w:suppressAutoHyphens/>
                  <w:jc w:val="both"/>
                </w:pPr>
              </w:p>
            </w:tc>
            <w:tc>
              <w:tcPr>
                <w:tcW w:w="3118" w:type="dxa"/>
                <w:vAlign w:val="center"/>
              </w:tcPr>
              <w:p w14:paraId="431DAC43"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64665131" w14:textId="5DBE97E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DA1F21">
                  <w:rPr>
                    <w:rFonts w:cstheme="minorHAnsi"/>
                  </w:rPr>
                  <w:t>не требуется</w:t>
                </w:r>
                <w:r w:rsidRPr="005E1D52">
                  <w:rPr>
                    <w:rFonts w:cstheme="minorHAnsi"/>
                  </w:rPr>
                  <w:fldChar w:fldCharType="end"/>
                </w:r>
              </w:p>
            </w:tc>
          </w:tr>
          <w:tr w:rsidR="002F0BC7" w:rsidRPr="005E1D52" w14:paraId="7C24824D"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0874CDC" w14:textId="77777777" w:rsidR="002F0BC7" w:rsidRPr="005E1D52" w:rsidRDefault="002F0BC7" w:rsidP="002F0BC7">
                <w:pPr>
                  <w:pStyle w:val="ac"/>
                  <w:numPr>
                    <w:ilvl w:val="0"/>
                    <w:numId w:val="6"/>
                  </w:numPr>
                  <w:suppressAutoHyphens/>
                  <w:jc w:val="both"/>
                </w:pPr>
              </w:p>
            </w:tc>
            <w:tc>
              <w:tcPr>
                <w:tcW w:w="3118" w:type="dxa"/>
                <w:vAlign w:val="center"/>
              </w:tcPr>
              <w:p w14:paraId="219C63F3"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07B31475" w14:textId="66ED9931" w:rsidR="002F0BC7" w:rsidRPr="005E1D52" w:rsidRDefault="00DA1F21"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Pr>
                    <w:rFonts w:cstheme="minorHAnsi"/>
                  </w:rPr>
                  <w:t>не требуется</w:t>
                </w:r>
                <w:r w:rsidRPr="005E1D52">
                  <w:rPr>
                    <w:rFonts w:cstheme="minorHAnsi"/>
                  </w:rPr>
                  <w:fldChar w:fldCharType="end"/>
                </w:r>
                <w:r w:rsidRPr="005E1D52">
                  <w:rPr>
                    <w:rFonts w:cstheme="minorHAnsi"/>
                  </w:rPr>
                  <w:t xml:space="preserve"> </w:t>
                </w:r>
              </w:p>
            </w:tc>
          </w:tr>
          <w:tr w:rsidR="00C4575E" w:rsidRPr="00C736AB" w14:paraId="6A3F45F1"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FA7ADD9" w14:textId="77777777" w:rsidR="00C4575E" w:rsidRPr="00633AC2" w:rsidRDefault="00C4575E" w:rsidP="00C4575E">
                <w:pPr>
                  <w:pStyle w:val="ac"/>
                  <w:numPr>
                    <w:ilvl w:val="0"/>
                    <w:numId w:val="6"/>
                  </w:numPr>
                  <w:suppressAutoHyphens/>
                  <w:jc w:val="both"/>
                </w:pPr>
              </w:p>
            </w:tc>
            <w:tc>
              <w:tcPr>
                <w:tcW w:w="3118" w:type="dxa"/>
                <w:vAlign w:val="center"/>
              </w:tcPr>
              <w:p w14:paraId="7EC52AA1"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6D0169A8" w14:textId="566F28AF" w:rsidR="00C4575E" w:rsidRPr="00846D09" w:rsidRDefault="00DA1F21"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Pr>
                    <w:rFonts w:cstheme="minorHAnsi"/>
                  </w:rPr>
                  <w:t>не требуется</w:t>
                </w:r>
                <w:r w:rsidRPr="005E1D52">
                  <w:rPr>
                    <w:rFonts w:cstheme="minorHAnsi"/>
                  </w:rPr>
                  <w:fldChar w:fldCharType="end"/>
                </w:r>
                <w:r w:rsidRPr="00C4575E">
                  <w:rPr>
                    <w:rFonts w:cstheme="minorHAnsi"/>
                  </w:rPr>
                  <w:t xml:space="preserve"> </w:t>
                </w:r>
              </w:p>
            </w:tc>
          </w:tr>
          <w:tr w:rsidR="00B93B01" w:rsidRPr="00D01CAB" w14:paraId="21DEED5F"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6B2EC1" w14:textId="77777777" w:rsidR="00B93B01" w:rsidRPr="005E1D52" w:rsidRDefault="00B93B01" w:rsidP="00E46EEC">
                <w:pPr>
                  <w:pStyle w:val="ac"/>
                  <w:numPr>
                    <w:ilvl w:val="0"/>
                    <w:numId w:val="6"/>
                  </w:numPr>
                  <w:suppressAutoHyphens/>
                  <w:jc w:val="both"/>
                </w:pPr>
              </w:p>
            </w:tc>
            <w:tc>
              <w:tcPr>
                <w:tcW w:w="3118" w:type="dxa"/>
                <w:vAlign w:val="center"/>
              </w:tcPr>
              <w:p w14:paraId="62ED73C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4A7FBF69" w14:textId="57A1556E" w:rsidR="00B93B01" w:rsidRDefault="00DA1F21"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Pr>
                    <w:rFonts w:cstheme="minorHAnsi"/>
                  </w:rPr>
                  <w:t>не требуется</w:t>
                </w:r>
                <w:r w:rsidRPr="005E1D52">
                  <w:rPr>
                    <w:rFonts w:cstheme="minorHAnsi"/>
                  </w:rPr>
                  <w:fldChar w:fldCharType="end"/>
                </w:r>
              </w:p>
            </w:tc>
          </w:tr>
        </w:tbl>
      </w:sdtContent>
    </w:sdt>
    <w:permEnd w:id="44978864"/>
    <w:p w14:paraId="00452145"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840461617" w:edGrp="everyone" w:displacedByCustomXml="next"/>
    <w:sdt>
      <w:sdtPr>
        <w:rPr>
          <w:b w:val="0"/>
        </w:rPr>
        <w:alias w:val="Специальные требования"/>
        <w:tag w:val="Специальные требования"/>
        <w:id w:val="-582680519"/>
        <w:placeholder>
          <w:docPart w:val="56F8FA01A5774CF3B26B711277A9A93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5B29CAD8"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719F9AD" w14:textId="77777777" w:rsidR="0025595D" w:rsidRPr="00736283" w:rsidRDefault="0025595D" w:rsidP="00DD77B3">
                <w:pPr>
                  <w:suppressAutoHyphens/>
                </w:pPr>
                <w:r w:rsidRPr="00736283">
                  <w:t>№</w:t>
                </w:r>
              </w:p>
            </w:tc>
            <w:tc>
              <w:tcPr>
                <w:tcW w:w="3118" w:type="dxa"/>
                <w:vAlign w:val="center"/>
              </w:tcPr>
              <w:p w14:paraId="3A8C6918"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37A8A0B3"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06B0EAB9"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D5795CF" w14:textId="77777777" w:rsidR="0025595D" w:rsidRPr="00736283" w:rsidRDefault="0025595D" w:rsidP="00DD77B3">
                <w:pPr>
                  <w:pStyle w:val="ac"/>
                  <w:numPr>
                    <w:ilvl w:val="0"/>
                    <w:numId w:val="6"/>
                  </w:numPr>
                  <w:suppressAutoHyphens/>
                  <w:jc w:val="both"/>
                </w:pPr>
              </w:p>
            </w:tc>
            <w:tc>
              <w:tcPr>
                <w:tcW w:w="3118" w:type="dxa"/>
                <w:vAlign w:val="center"/>
              </w:tcPr>
              <w:p w14:paraId="541B2221"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2FF9369D" w14:textId="23C941CE"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DA1F21" w:rsidRPr="005E1D52">
                  <w:rPr>
                    <w:rFonts w:cstheme="minorHAnsi"/>
                  </w:rPr>
                  <w:fldChar w:fldCharType="begin"/>
                </w:r>
                <w:r w:rsidR="00DA1F21" w:rsidRPr="005E1D52">
                  <w:rPr>
                    <w:rFonts w:cstheme="minorHAnsi"/>
                  </w:rPr>
                  <w:instrText xml:space="preserve"> MERGEFIELD Форма_обеспечения_заявки_ </w:instrText>
                </w:r>
                <w:r w:rsidR="00DA1F21" w:rsidRPr="005E1D52">
                  <w:rPr>
                    <w:rFonts w:cstheme="minorHAnsi"/>
                  </w:rPr>
                  <w:fldChar w:fldCharType="separate"/>
                </w:r>
                <w:r w:rsidR="00DA1F21">
                  <w:rPr>
                    <w:rFonts w:cstheme="minorHAnsi"/>
                  </w:rPr>
                  <w:t>не требуется</w:t>
                </w:r>
                <w:r w:rsidR="00DA1F21" w:rsidRPr="005E1D52">
                  <w:rPr>
                    <w:rFonts w:cstheme="minorHAnsi"/>
                  </w:rPr>
                  <w:fldChar w:fldCharType="end"/>
                </w:r>
                <w:r w:rsidRPr="00736283">
                  <w:rPr>
                    <w:rFonts w:cstheme="minorHAnsi"/>
                  </w:rPr>
                  <w:fldChar w:fldCharType="end"/>
                </w:r>
              </w:p>
            </w:tc>
          </w:tr>
          <w:tr w:rsidR="0025595D" w:rsidRPr="00C736AB" w14:paraId="225E3564"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C296BD6" w14:textId="77777777" w:rsidR="0025595D" w:rsidRPr="00736283" w:rsidRDefault="0025595D" w:rsidP="00DD77B3">
                <w:pPr>
                  <w:pStyle w:val="ac"/>
                  <w:numPr>
                    <w:ilvl w:val="0"/>
                    <w:numId w:val="6"/>
                  </w:numPr>
                  <w:suppressAutoHyphens/>
                  <w:jc w:val="both"/>
                </w:pPr>
              </w:p>
            </w:tc>
            <w:tc>
              <w:tcPr>
                <w:tcW w:w="3118" w:type="dxa"/>
                <w:vAlign w:val="center"/>
              </w:tcPr>
              <w:p w14:paraId="6C1AC628"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5A30EF6E" w14:textId="512AFAA7" w:rsidR="0025595D" w:rsidRDefault="00DA1F21"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Pr>
                    <w:rFonts w:cstheme="minorHAnsi"/>
                  </w:rPr>
                  <w:t>не требуется</w:t>
                </w:r>
                <w:r w:rsidRPr="005E1D52">
                  <w:rPr>
                    <w:rFonts w:cstheme="minorHAnsi"/>
                  </w:rPr>
                  <w:fldChar w:fldCharType="end"/>
                </w:r>
                <w:r w:rsidRPr="00736283">
                  <w:rPr>
                    <w:rFonts w:cstheme="minorHAnsi"/>
                  </w:rPr>
                  <w:t xml:space="preserve"> </w:t>
                </w:r>
              </w:p>
            </w:tc>
          </w:tr>
          <w:permEnd w:id="840461617"/>
        </w:tbl>
      </w:sdtContent>
    </w:sdt>
    <w:p w14:paraId="1332FC6C" w14:textId="77777777" w:rsidR="0025595D" w:rsidRDefault="0025595D">
      <w:pPr>
        <w:rPr>
          <w:rFonts w:eastAsia="Times New Roman" w:cs="Arial"/>
          <w:b/>
          <w:color w:val="000000" w:themeColor="text1"/>
          <w:sz w:val="24"/>
          <w:lang w:eastAsia="ru-RU"/>
        </w:rPr>
      </w:pPr>
    </w:p>
    <w:p w14:paraId="260A6C77"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78EFD1AA" w14:textId="77777777" w:rsidR="00C832C8" w:rsidRDefault="00C832C8">
      <w:pPr>
        <w:rPr>
          <w:rFonts w:eastAsia="Times New Roman" w:cs="Arial"/>
          <w:b/>
          <w:color w:val="000000" w:themeColor="text1"/>
          <w:sz w:val="24"/>
          <w:lang w:eastAsia="ru-RU"/>
        </w:rPr>
      </w:pPr>
    </w:p>
    <w:p w14:paraId="234B6F0E" w14:textId="77777777" w:rsidR="00696A07" w:rsidRDefault="00696A07" w:rsidP="00696A07">
      <w:pPr>
        <w:pStyle w:val="1"/>
      </w:pPr>
      <w:bookmarkStart w:id="11" w:name="_Toc143602464"/>
      <w:r>
        <w:t>Требования к заявке на участие в закупке</w:t>
      </w:r>
      <w:bookmarkEnd w:id="9"/>
      <w:bookmarkEnd w:id="11"/>
    </w:p>
    <w:p w14:paraId="1FF02F26" w14:textId="77777777" w:rsidR="00696A07" w:rsidRPr="002011D4" w:rsidRDefault="00421159" w:rsidP="00696A07">
      <w:pPr>
        <w:pStyle w:val="113"/>
      </w:pPr>
      <w:r w:rsidRPr="002011D4">
        <w:t>С</w:t>
      </w:r>
      <w:r w:rsidR="00696A07" w:rsidRPr="002011D4">
        <w:t>остав заявки</w:t>
      </w:r>
    </w:p>
    <w:p w14:paraId="5C4D8E15"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1756C985FB684C209C5C53258A3D9716"/>
        </w:placeholder>
        <w15:color w:val="00CCFF"/>
        <w:docPartList>
          <w:docPartGallery w:val="Quick Parts"/>
          <w:docPartCategory w:val="Документация о закупке: части заявки"/>
        </w:docPartList>
      </w:sdtPr>
      <w:sdtEndPr/>
      <w:sdtContent>
        <w:p w14:paraId="2650AE32"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378398"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CC00002"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CCD49DC"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0A974BD3"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9449B64"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080A3EF2" w14:textId="77777777" w:rsidR="005A5FA9" w:rsidRDefault="005A5FA9" w:rsidP="005A5FA9">
      <w:pPr>
        <w:pStyle w:val="113"/>
      </w:pPr>
      <w:r>
        <w:t>Форма заявки</w:t>
      </w:r>
    </w:p>
    <w:p w14:paraId="0C1D87CF"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63EFC506"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E8E469942E1840E3AEEF4316E8EF86CB"/>
        </w:placeholder>
        <w15:color w:val="00CCFF"/>
        <w:docPartList>
          <w:docPartGallery w:val="Quick Parts"/>
          <w:docPartCategory w:val="Документация о закупке: форма заявки"/>
        </w:docPartList>
      </w:sdtPr>
      <w:sdtEndPr/>
      <w:sdtContent>
        <w:p w14:paraId="00665332"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70925ABC" w14:textId="77777777" w:rsidR="00A441DD" w:rsidRDefault="00A441DD" w:rsidP="006909D6">
          <w:pPr>
            <w:pStyle w:val="111"/>
          </w:pPr>
          <w:r>
            <w:t>Электронный документ должен допускать поиск и копирование произвольных фрагментов.</w:t>
          </w:r>
        </w:p>
        <w:p w14:paraId="39AFD9A2" w14:textId="77777777" w:rsidR="00A441DD" w:rsidRDefault="00A441DD" w:rsidP="00A1655D">
          <w:pPr>
            <w:pStyle w:val="111"/>
          </w:pPr>
          <w:r>
            <w:t>Электронные формы заявки заполняются в формах, прилагаемых к документации о закупке.</w:t>
          </w:r>
        </w:p>
        <w:p w14:paraId="2A3CDCF7" w14:textId="77777777" w:rsidR="00A441DD" w:rsidRDefault="00A441DD"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7BF5C3A6"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1E5FA1EE" w14:textId="77777777" w:rsidR="00421159" w:rsidRDefault="00421159" w:rsidP="00421159">
      <w:pPr>
        <w:pStyle w:val="113"/>
      </w:pPr>
      <w:r>
        <w:t>Содержание заявки</w:t>
      </w:r>
    </w:p>
    <w:p w14:paraId="55D3ED38" w14:textId="77777777" w:rsidR="00C47B45" w:rsidRDefault="00C47B45" w:rsidP="00C47B45">
      <w:pPr>
        <w:pStyle w:val="111"/>
      </w:pPr>
      <w:r w:rsidRPr="00075178">
        <w:lastRenderedPageBreak/>
        <w:t>Заявка</w:t>
      </w:r>
      <w:r>
        <w:t xml:space="preserve"> составляется на русском языке.</w:t>
      </w:r>
    </w:p>
    <w:p w14:paraId="3E405B4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45FB90A2"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5EE873C3"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16ADE2AC"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27DDAA5E"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7DDD8F5E"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37D20455" w14:textId="77777777" w:rsidR="000A22FE" w:rsidRPr="005E1D52" w:rsidRDefault="00DD77B3" w:rsidP="000A22FE">
      <w:pPr>
        <w:pStyle w:val="113"/>
      </w:pPr>
      <w:r>
        <w:t>Общие требования к обеспечению исполнения обязательств</w:t>
      </w:r>
    </w:p>
    <w:p w14:paraId="0EFCFC09"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1A5D9FDE"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14CABCC7" w14:textId="77777777" w:rsidR="00DD77B3" w:rsidRDefault="00DD77B3" w:rsidP="00DD77B3">
      <w:pPr>
        <w:pStyle w:val="a0"/>
      </w:pPr>
      <w:r w:rsidRPr="00781C01">
        <w:t xml:space="preserve">путем внесения денежных средств; </w:t>
      </w:r>
    </w:p>
    <w:p w14:paraId="40B8C974" w14:textId="77777777" w:rsidR="00DD77B3" w:rsidRDefault="00DD77B3" w:rsidP="00DD77B3">
      <w:pPr>
        <w:pStyle w:val="a0"/>
      </w:pPr>
      <w:r>
        <w:t>предоставления векселя (ей).</w:t>
      </w:r>
    </w:p>
    <w:p w14:paraId="0C153299" w14:textId="77777777" w:rsidR="00DD77B3" w:rsidRDefault="00DD77B3" w:rsidP="00DD77B3">
      <w:pPr>
        <w:pStyle w:val="a0"/>
      </w:pPr>
      <w:r w:rsidRPr="00781C01">
        <w:t>предоставление</w:t>
      </w:r>
      <w:r>
        <w:t>м</w:t>
      </w:r>
      <w:r w:rsidRPr="00781C01">
        <w:t xml:space="preserve"> независимой гарантии. </w:t>
      </w:r>
    </w:p>
    <w:p w14:paraId="2442C7B0"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30F375F1"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7007193" w14:textId="77777777" w:rsidR="00DD77B3" w:rsidRDefault="00DD77B3" w:rsidP="00DD77B3">
      <w:pPr>
        <w:pStyle w:val="111"/>
      </w:pPr>
      <w:r>
        <w:t>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14:paraId="3711D1C5"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1A94357" w14:textId="77777777" w:rsidR="00DD77B3" w:rsidRDefault="00DD77B3" w:rsidP="00DD77B3">
      <w:pPr>
        <w:pStyle w:val="a0"/>
      </w:pPr>
      <w:r>
        <w:t>отмена закупки;</w:t>
      </w:r>
    </w:p>
    <w:p w14:paraId="1589331B" w14:textId="77777777" w:rsidR="00DD77B3" w:rsidRDefault="00DD77B3" w:rsidP="00DD77B3">
      <w:pPr>
        <w:pStyle w:val="a0"/>
      </w:pPr>
      <w:r>
        <w:lastRenderedPageBreak/>
        <w:t>отклонение заявки участника закупки;</w:t>
      </w:r>
    </w:p>
    <w:p w14:paraId="4B7A45C2" w14:textId="77777777" w:rsidR="00DD77B3" w:rsidRDefault="00DD77B3" w:rsidP="00DD77B3">
      <w:pPr>
        <w:pStyle w:val="a0"/>
      </w:pPr>
      <w:r>
        <w:t>отзыв заявки участником закупки до окончания срока подачи заявок;</w:t>
      </w:r>
    </w:p>
    <w:p w14:paraId="2CD31119" w14:textId="77777777" w:rsidR="00DD77B3" w:rsidRDefault="00DD77B3" w:rsidP="00DD77B3">
      <w:pPr>
        <w:pStyle w:val="a0"/>
      </w:pPr>
      <w:r>
        <w:t>получение заявки на участие в закупке после окончания срока подачи заявок;</w:t>
      </w:r>
    </w:p>
    <w:p w14:paraId="3843BBF5"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198E719C"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08A92BB7"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1E25751B497D42B2BAB728DE80F66E34"/>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B315D6">
            <w:rPr>
              <w:noProof/>
            </w:rPr>
            <w:t>«Местонахождение_заказчика»</w:t>
          </w:r>
          <w:r w:rsidR="00B2634B">
            <w:rPr>
              <w:noProof/>
            </w:rPr>
            <w:fldChar w:fldCharType="end"/>
          </w:r>
        </w:sdtContent>
      </w:sdt>
      <w:r w:rsidR="00B2634B" w:rsidRPr="005E1D52">
        <w:t>.</w:t>
      </w:r>
    </w:p>
    <w:p w14:paraId="5CFECE3D"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363AF44B"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0EBABDF0"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2D1547C0"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246E66FF"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3A71FABC"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41ACDDAE" w14:textId="77777777" w:rsidR="00DD77B3" w:rsidRPr="00204881" w:rsidRDefault="00DD77B3" w:rsidP="00DD77B3">
      <w:pPr>
        <w:pStyle w:val="a0"/>
        <w:rPr>
          <w:color w:val="auto"/>
        </w:rPr>
      </w:pPr>
      <w:r w:rsidRPr="00204881">
        <w:rPr>
          <w:color w:val="auto"/>
        </w:rPr>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1FC13ED2"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5393B343"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6450FB49"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w:t>
      </w:r>
      <w:r w:rsidRPr="00204881">
        <w:rPr>
          <w:color w:val="auto"/>
        </w:rPr>
        <w:lastRenderedPageBreak/>
        <w:t>уплатить заказчику неустойку (пени) в размере 0,1 процента денежной суммы, подлежащей уплате по такой независимой гарантии.</w:t>
      </w:r>
    </w:p>
    <w:p w14:paraId="11C51995" w14:textId="77777777" w:rsidR="00DD77B3" w:rsidRDefault="00DD77B3" w:rsidP="00DD77B3">
      <w:pPr>
        <w:pStyle w:val="111"/>
      </w:pPr>
      <w:r w:rsidRPr="004147DF">
        <w:t>Независимая гарантия не должна содержать условия:</w:t>
      </w:r>
    </w:p>
    <w:p w14:paraId="5173187C"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477F1F18"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72D8B195"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7E21A779"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6C22C105"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C53C498" w14:textId="77777777" w:rsidR="00DD77B3" w:rsidRDefault="00DD77B3" w:rsidP="00DD77B3">
      <w:pPr>
        <w:pStyle w:val="a0"/>
      </w:pPr>
      <w:r>
        <w:t>уклонение или отказ участника закупки заключить договор;</w:t>
      </w:r>
    </w:p>
    <w:p w14:paraId="04A9C4BA"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FECCE4F"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3AB3BC7D"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1C52D0C4" w14:textId="77777777" w:rsidR="00DD77B3" w:rsidRDefault="00DD77B3" w:rsidP="00DD77B3">
      <w:pPr>
        <w:pStyle w:val="111"/>
      </w:pPr>
      <w:r>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301FC260"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4D70A82D" w14:textId="77777777" w:rsidR="000A22FE" w:rsidRPr="005E1D52" w:rsidRDefault="00DD77B3" w:rsidP="000A22FE">
      <w:pPr>
        <w:pStyle w:val="113"/>
      </w:pPr>
      <w:r>
        <w:t>Требования к обеспечению заявки на участие в закупе</w:t>
      </w:r>
    </w:p>
    <w:p w14:paraId="75F0B53D"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2E65DEC5" w14:textId="77777777" w:rsidR="00DD77B3" w:rsidRPr="005E1D52" w:rsidRDefault="00DD77B3" w:rsidP="00DD77B3">
      <w:pPr>
        <w:pStyle w:val="111"/>
      </w:pPr>
      <w:r w:rsidRPr="005E1D52">
        <w:lastRenderedPageBreak/>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151FFDE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075CC564"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0D0D3678" w14:textId="77777777" w:rsidR="00DD77B3" w:rsidRDefault="00DD77B3" w:rsidP="00DD77B3">
      <w:pPr>
        <w:pStyle w:val="a0"/>
      </w:pPr>
      <w:r w:rsidRPr="005E1D52">
        <w:t>уклонение или отказа участника закупки от заключения договора;</w:t>
      </w:r>
    </w:p>
    <w:p w14:paraId="4EEF425B"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4BD16FB4"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3CB733A4"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5B44FFF4"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011C2AA2" w14:textId="77777777" w:rsidR="00B2634B" w:rsidRDefault="00DD77B3" w:rsidP="00B2634B">
      <w:pPr>
        <w:pStyle w:val="a0"/>
      </w:pPr>
      <w:r>
        <w:t>не более 5% от НМЦД с учетом НДС, если договором не предусмотрена выплата аванса;</w:t>
      </w:r>
    </w:p>
    <w:p w14:paraId="309C270D" w14:textId="77777777" w:rsidR="00DD77B3" w:rsidRPr="005E1D52" w:rsidRDefault="00DD77B3" w:rsidP="00B2634B">
      <w:pPr>
        <w:pStyle w:val="a0"/>
      </w:pPr>
      <w:r>
        <w:t>в размере аванса, если договором предусмотрена его выплата.</w:t>
      </w:r>
    </w:p>
    <w:p w14:paraId="7192D8EA"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DC4EE9FD7CFC4C85B88DF40C99152E6D"/>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B315D6">
            <w:rPr>
              <w:noProof/>
            </w:rPr>
            <w:t>«Местонахождение_заказчика»</w:t>
          </w:r>
          <w:r>
            <w:rPr>
              <w:noProof/>
            </w:rPr>
            <w:fldChar w:fldCharType="end"/>
          </w:r>
        </w:sdtContent>
      </w:sdt>
      <w:r w:rsidRPr="005E1D52">
        <w:t>.</w:t>
      </w:r>
    </w:p>
    <w:p w14:paraId="29988162"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5AA84BEA" w14:textId="77777777" w:rsidR="00DD77B3" w:rsidRDefault="00DD77B3" w:rsidP="00DD77B3">
      <w:pPr>
        <w:pStyle w:val="111"/>
        <w:numPr>
          <w:ilvl w:val="0"/>
          <w:numId w:val="0"/>
        </w:numPr>
      </w:pPr>
      <w:r w:rsidRPr="00F43D5D">
        <w:t xml:space="preserve">При </w:t>
      </w:r>
      <w:r>
        <w:t>этом такая независимая гарантия:</w:t>
      </w:r>
    </w:p>
    <w:p w14:paraId="05753C82" w14:textId="77777777" w:rsidR="00DD77B3" w:rsidRDefault="00DD77B3" w:rsidP="00DD77B3">
      <w:pPr>
        <w:pStyle w:val="a0"/>
      </w:pPr>
      <w:r>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7D9EFB4C"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71B9C07"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593D977A"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AE9027B" w14:textId="77777777" w:rsidR="00DD77B3" w:rsidRPr="005E1D52" w:rsidRDefault="00DD77B3" w:rsidP="00DD77B3">
      <w:pPr>
        <w:pStyle w:val="111"/>
      </w:pPr>
      <w:r w:rsidRPr="005E1D52">
        <w:lastRenderedPageBreak/>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4810F662"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4DC8F54D" w14:textId="77777777" w:rsidR="00DD77B3" w:rsidRDefault="00DD77B3" w:rsidP="00696A07">
      <w:pPr>
        <w:pStyle w:val="113"/>
      </w:pPr>
      <w:r>
        <w:t>Требования к обеспечению аван</w:t>
      </w:r>
      <w:r w:rsidR="0060550E">
        <w:t>са</w:t>
      </w:r>
    </w:p>
    <w:p w14:paraId="317773CC"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4EA2375E"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4032FE52"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7F535C36"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C058E4F" w14:textId="77777777" w:rsidR="00DD77B3" w:rsidRPr="0025595D" w:rsidRDefault="00DD77B3" w:rsidP="00DD77B3">
      <w:pPr>
        <w:pStyle w:val="111"/>
      </w:pPr>
      <w:r w:rsidRPr="0025595D">
        <w:t>Обеспечение аванса может быть предоставлено в виде:</w:t>
      </w:r>
    </w:p>
    <w:p w14:paraId="3C314EEE"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4AADDF52"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0B5D24FC"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0F608302"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048EA4B1"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6F50E048"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0CB91D06"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349B3431"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412DFA7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1BED9533" w14:textId="77777777" w:rsidR="00696A07" w:rsidRDefault="00696A07" w:rsidP="00696A07">
      <w:pPr>
        <w:pStyle w:val="113"/>
      </w:pPr>
      <w:r>
        <w:t>Требования к описанию предложения</w:t>
      </w:r>
    </w:p>
    <w:p w14:paraId="04817855" w14:textId="77777777" w:rsidR="000943A0" w:rsidRPr="002E30A6" w:rsidRDefault="000943A0" w:rsidP="000943A0">
      <w:pPr>
        <w:pStyle w:val="111"/>
        <w:rPr>
          <w:color w:val="auto"/>
        </w:rPr>
      </w:pPr>
      <w:r w:rsidRPr="002E30A6">
        <w:rPr>
          <w:color w:val="auto"/>
        </w:rPr>
        <w:lastRenderedPageBreak/>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75F20E32"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621792A4"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3D618ECC"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62AFED31"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22B5CC7"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2492E7F5"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32D9552E"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56A5A1DF"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2B3FD1E3"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4A63BE31" w14:textId="77777777" w:rsidR="00696A07" w:rsidRDefault="00696A07" w:rsidP="00696A07">
      <w:pPr>
        <w:pStyle w:val="a0"/>
      </w:pPr>
      <w:r>
        <w:t>указывает ошибочный пункт документации о закупке,</w:t>
      </w:r>
    </w:p>
    <w:p w14:paraId="6F8437A3"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E576040"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391450CA" w14:textId="77777777" w:rsidR="00696A07" w:rsidRDefault="00696A07" w:rsidP="00696A07">
      <w:pPr>
        <w:pStyle w:val="a0"/>
      </w:pPr>
      <w:r>
        <w:t>подает исправление как запрос разъяснений в порядке подачи запросов разъяснений.</w:t>
      </w:r>
    </w:p>
    <w:p w14:paraId="5B6C318B" w14:textId="77777777" w:rsidR="00BC611E" w:rsidRDefault="00696A07" w:rsidP="00553638">
      <w:pPr>
        <w:pStyle w:val="1"/>
      </w:pPr>
      <w:r>
        <w:br w:type="page"/>
      </w:r>
      <w:bookmarkStart w:id="12" w:name="_Ref6045534"/>
      <w:bookmarkStart w:id="13" w:name="_Toc143602465"/>
      <w:bookmarkStart w:id="14" w:name="_Ref534988748"/>
      <w:bookmarkEnd w:id="10"/>
      <w:r w:rsidR="00BC611E">
        <w:lastRenderedPageBreak/>
        <w:t xml:space="preserve">Обзор процедуры, </w:t>
      </w:r>
      <w:r w:rsidR="00496594">
        <w:t>участие в закупке</w:t>
      </w:r>
      <w:bookmarkEnd w:id="12"/>
      <w:bookmarkEnd w:id="13"/>
    </w:p>
    <w:p w14:paraId="60B58B5E"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1756C985FB684C209C5C53258A3D9716"/>
        </w:placeholder>
        <w15:color w:val="00CCFF"/>
        <w:docPartList>
          <w:docPartGallery w:val="Quick Parts"/>
          <w:docPartCategory w:val="Документация о закупке: правовое основание закупки"/>
        </w:docPartList>
      </w:sdtPr>
      <w:sdtEndPr/>
      <w:sdtContent>
        <w:p w14:paraId="2FB0883D"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22676600"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73C0DFAB" w14:textId="77777777" w:rsidR="00BC611E" w:rsidRDefault="00BC611E" w:rsidP="00BC611E">
      <w:pPr>
        <w:pStyle w:val="113"/>
      </w:pPr>
      <w:r>
        <w:t>Порядок предоставления документации о закупке</w:t>
      </w:r>
    </w:p>
    <w:p w14:paraId="4951A2E0"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B355EC5EEC7E4AFFA1E6DEDAD6B18758"/>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5BE239AC" w14:textId="77777777" w:rsidR="00BC611E" w:rsidRDefault="00BC611E" w:rsidP="00BC611E">
      <w:pPr>
        <w:pStyle w:val="111"/>
        <w:rPr>
          <w:noProof/>
        </w:rPr>
      </w:pPr>
      <w:r>
        <w:rPr>
          <w:noProof/>
        </w:rPr>
        <w:t>Документация о закупке предоставляется без взимания платы.</w:t>
      </w:r>
    </w:p>
    <w:p w14:paraId="10CB7492"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6843CCE5"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0C184E74"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B8662C7"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0D882D56"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3C3FE2D5"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79EDCDC2" w14:textId="41F52DB2"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3504E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3504E6">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3504E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3504E6">
        <w:rPr>
          <w:rStyle w:val="affff"/>
        </w:rPr>
        <w:t>7</w:t>
      </w:r>
      <w:r w:rsidRPr="001779D4">
        <w:rPr>
          <w:rStyle w:val="affff"/>
        </w:rPr>
        <w:fldChar w:fldCharType="end"/>
      </w:r>
      <w:r>
        <w:t xml:space="preserve"> документации о закупке.</w:t>
      </w:r>
    </w:p>
    <w:p w14:paraId="32FB7726" w14:textId="40EA484F"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3504E6">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3504E6">
        <w:rPr>
          <w:rStyle w:val="affff"/>
        </w:rPr>
        <w:t>7</w:t>
      </w:r>
      <w:r w:rsidR="0078694B" w:rsidRPr="001779D4">
        <w:rPr>
          <w:rStyle w:val="affff"/>
        </w:rPr>
        <w:fldChar w:fldCharType="end"/>
      </w:r>
      <w:r w:rsidR="0078694B">
        <w:t xml:space="preserve"> документации о закупке.</w:t>
      </w:r>
    </w:p>
    <w:p w14:paraId="7416C764"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28EC3852"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09397856"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7CCA26D9"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72414818"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4D77A4E6" w14:textId="77777777" w:rsidR="00F55EE8" w:rsidRDefault="00F55EE8" w:rsidP="00F55EE8">
      <w:pPr>
        <w:pStyle w:val="113"/>
      </w:pPr>
      <w:r>
        <w:t>Разъяснение положений документации о закупке</w:t>
      </w:r>
    </w:p>
    <w:p w14:paraId="01FDDFDA"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03816EF0" w14:textId="77777777" w:rsidR="00F55EE8" w:rsidRDefault="00F55EE8" w:rsidP="00F55EE8">
      <w:pPr>
        <w:pStyle w:val="111"/>
      </w:pPr>
      <w:r>
        <w:t>Запрос разъяснений подается в свободной форме.</w:t>
      </w:r>
    </w:p>
    <w:p w14:paraId="17899E45"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5898691" w14:textId="77777777" w:rsidR="00BC611E" w:rsidRDefault="00BC611E" w:rsidP="00BC611E">
      <w:pPr>
        <w:pStyle w:val="113"/>
      </w:pPr>
      <w:r>
        <w:t>Общие положения об участии в закупке</w:t>
      </w:r>
    </w:p>
    <w:p w14:paraId="57FC142C"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7C9EB39C" w14:textId="77777777" w:rsidR="00BC611E" w:rsidRDefault="00BC611E" w:rsidP="00BC611E">
      <w:pPr>
        <w:pStyle w:val="111"/>
      </w:pPr>
      <w:r>
        <w:t>Участник закупки вправе подать только одну заявку.</w:t>
      </w:r>
    </w:p>
    <w:p w14:paraId="6F5D6519" w14:textId="77777777" w:rsidR="00BC611E" w:rsidRPr="00744E4F" w:rsidRDefault="00FB008D" w:rsidP="00744E4F">
      <w:pPr>
        <w:pStyle w:val="111"/>
      </w:pPr>
      <w:sdt>
        <w:sdtPr>
          <w:alias w:val="Порядок подачи заявок"/>
          <w:tag w:val="Порядок подачи заявок"/>
          <w:id w:val="2118091559"/>
          <w:lock w:val="sdtLocked"/>
          <w:placeholder>
            <w:docPart w:val="1756C985FB684C209C5C53258A3D9716"/>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6CFC72FB"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BD3ED9D" w14:textId="77777777" w:rsidR="00BC611E" w:rsidRDefault="00990687" w:rsidP="00BC611E">
      <w:pPr>
        <w:pStyle w:val="113"/>
      </w:pPr>
      <w:bookmarkStart w:id="15" w:name="_Ref5457343"/>
      <w:r>
        <w:t>Участие консорциума в закупке</w:t>
      </w:r>
      <w:bookmarkEnd w:id="15"/>
    </w:p>
    <w:p w14:paraId="7C4F5F32"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0C040617"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116A5CD3"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3877D488"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682142FD"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5F13DF17" w14:textId="77777777" w:rsidR="00BC611E" w:rsidRDefault="00BC611E" w:rsidP="00BC611E">
      <w:pPr>
        <w:pStyle w:val="113"/>
      </w:pPr>
      <w:r>
        <w:t>Привлечение субподрядчиков</w:t>
      </w:r>
    </w:p>
    <w:p w14:paraId="186266E0" w14:textId="77777777" w:rsidR="00934BA3" w:rsidRPr="002011D4" w:rsidRDefault="00934BA3" w:rsidP="004B0780">
      <w:pPr>
        <w:pStyle w:val="111"/>
      </w:pPr>
      <w:r>
        <w:t xml:space="preserve">Возможность привлечения субподрядчиков - </w:t>
      </w:r>
      <w:r w:rsidR="00FB008D">
        <w:fldChar w:fldCharType="begin"/>
      </w:r>
      <w:r w:rsidR="00FB008D">
        <w:instrText xml:space="preserve"> MERGEFIELD "Возможность_привлечения_субподрядчиков" </w:instrText>
      </w:r>
      <w:r w:rsidR="00FB008D">
        <w:fldChar w:fldCharType="separate"/>
      </w:r>
      <w:r w:rsidR="00B315D6">
        <w:rPr>
          <w:noProof/>
        </w:rPr>
        <w:t>«Возможность_привлечения_субподрядчиков»</w:t>
      </w:r>
      <w:r w:rsidR="00FB008D">
        <w:rPr>
          <w:noProof/>
        </w:rPr>
        <w:fldChar w:fldCharType="end"/>
      </w:r>
    </w:p>
    <w:p w14:paraId="121159F9"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EB55A95" w14:textId="4425F9E0" w:rsidR="004B0780" w:rsidRDefault="000F3082" w:rsidP="004B0780">
      <w:pPr>
        <w:pStyle w:val="111"/>
      </w:pPr>
      <w:r w:rsidRPr="000F3082">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3504E6">
        <w:rPr>
          <w:rStyle w:val="affff"/>
        </w:rPr>
        <w:t>4.3</w:t>
      </w:r>
      <w:r w:rsidR="002A5456" w:rsidRPr="002A5456">
        <w:rPr>
          <w:rStyle w:val="affff"/>
        </w:rPr>
        <w:fldChar w:fldCharType="end"/>
      </w:r>
      <w:r w:rsidR="002A5456">
        <w:t>)</w:t>
      </w:r>
      <w:r w:rsidRPr="000F3082">
        <w:t xml:space="preserve">, которым соответствует </w:t>
      </w:r>
      <w:r w:rsidRPr="000F3082">
        <w:lastRenderedPageBreak/>
        <w:t>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4E60D7A6"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743DED1E"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06BE94BC" w14:textId="77777777" w:rsidR="00BC611E" w:rsidRDefault="00BC611E" w:rsidP="00BC611E">
      <w:pPr>
        <w:pStyle w:val="113"/>
      </w:pPr>
      <w:r>
        <w:t>Победа в закупке</w:t>
      </w:r>
    </w:p>
    <w:p w14:paraId="585C9516"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72D04DF2"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4B3EC4" w14:textId="77777777" w:rsidR="00BC611E" w:rsidRDefault="00FB008D" w:rsidP="00BC611E">
      <w:pPr>
        <w:pStyle w:val="a0"/>
      </w:pPr>
      <w:sdt>
        <w:sdtPr>
          <w:alias w:val="Определения победителя"/>
          <w:tag w:val="Определения победителя"/>
          <w:id w:val="-121613066"/>
          <w:lock w:val="sdtLocked"/>
          <w:placeholder>
            <w:docPart w:val="1756C985FB684C209C5C53258A3D9716"/>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2DB3B6CD" w14:textId="77777777" w:rsidR="00BC611E" w:rsidRDefault="00BC611E" w:rsidP="00BC611E">
      <w:pPr>
        <w:pStyle w:val="113"/>
      </w:pPr>
      <w:r>
        <w:t>Изменение документации о закупке, отмена закупки</w:t>
      </w:r>
    </w:p>
    <w:p w14:paraId="6278A8E4"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49F42B8A" w14:textId="77777777" w:rsidR="00BC611E" w:rsidRDefault="00BC611E" w:rsidP="00BC611E">
      <w:pPr>
        <w:pStyle w:val="113"/>
      </w:pPr>
      <w:r>
        <w:t>Специальные процедуры</w:t>
      </w:r>
    </w:p>
    <w:p w14:paraId="37371883"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57B4291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3599267B" w14:textId="77777777" w:rsidR="00743B9E" w:rsidRDefault="00BC611E" w:rsidP="00514905">
      <w:pPr>
        <w:pStyle w:val="1"/>
      </w:pPr>
      <w:r>
        <w:br w:type="page"/>
      </w:r>
      <w:bookmarkStart w:id="16" w:name="_Ref6045544"/>
      <w:bookmarkStart w:id="17" w:name="_Toc14360246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14:paraId="4F660F54"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1756C985FB684C209C5C53258A3D9716"/>
        </w:placeholder>
        <w15:color w:val="00CCFF"/>
        <w:docPartList>
          <w:docPartGallery w:val="Quick Parts"/>
          <w:docPartCategory w:val="Документация о закупке: порядок рассмотрения частей заявок"/>
        </w:docPartList>
      </w:sdtPr>
      <w:sdtEndPr/>
      <w:sdtContent>
        <w:bookmarkStart w:id="18" w:name="_Hlk536384848" w:displacedByCustomXml="prev"/>
        <w:p w14:paraId="1966F0C5"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8"/>
        </w:p>
        <w:p w14:paraId="1D2F7495"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09848C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2D2BD8AD"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0624200B"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32EE0C8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716287C7"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6BFFD21B"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502C368A"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4B353927"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3DE7205" w14:textId="77777777" w:rsidR="00FC43C8" w:rsidRDefault="00FC43C8" w:rsidP="00AE3EA2">
      <w:pPr>
        <w:pStyle w:val="113"/>
      </w:pPr>
      <w:r>
        <w:t>Основания отклонения заявки на участие в закупке</w:t>
      </w:r>
    </w:p>
    <w:p w14:paraId="17C91664"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186CB560"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1D76DC73"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73F3E09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6DFB351A" w14:textId="77777777" w:rsidR="00ED213E" w:rsidRDefault="00ED213E" w:rsidP="00AC3004">
      <w:pPr>
        <w:pStyle w:val="a0"/>
      </w:pPr>
      <w:r>
        <w:t>Заявка содержит недостоверную информацию.</w:t>
      </w:r>
    </w:p>
    <w:p w14:paraId="59310E38"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49FB6A36" w14:textId="691A9912"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fldChar w:fldCharType="begin"/>
      </w:r>
      <w:r>
        <w:instrText xml:space="preserve"> =</w:instrText>
      </w:r>
      <w:r w:rsidR="00FB008D">
        <w:fldChar w:fldCharType="begin"/>
      </w:r>
      <w:r w:rsidR="00FB008D">
        <w:instrText xml:space="preserve"> MERGEFIELD "Антидемпинг" </w:instrText>
      </w:r>
      <w:r w:rsidR="00FB008D">
        <w:fldChar w:fldCharType="separate"/>
      </w:r>
      <w:r w:rsidR="00B315D6">
        <w:rPr>
          <w:noProof/>
        </w:rPr>
        <w:instrText>«Антидемпинг»</w:instrText>
      </w:r>
      <w:r w:rsidR="00FB008D">
        <w:rPr>
          <w:noProof/>
        </w:rPr>
        <w:fldChar w:fldCharType="end"/>
      </w:r>
      <w:r>
        <w:instrText xml:space="preserve">*100 \# "0%" </w:instrText>
      </w:r>
      <w:r>
        <w:fldChar w:fldCharType="separate"/>
      </w:r>
      <w:r w:rsidR="00FC4E8F">
        <w:rPr>
          <w:b/>
          <w:noProof/>
        </w:rPr>
        <w:t>50%</w:t>
      </w:r>
      <w:r>
        <w:fldChar w:fldCharType="end"/>
      </w:r>
      <w:r w:rsidR="00FC4E8F">
        <w:t xml:space="preserve"> </w:t>
      </w:r>
      <w:r>
        <w:t xml:space="preserve"> или более относительно начальной (максимальной) цены договора (цены лота).</w:t>
      </w:r>
    </w:p>
    <w:p w14:paraId="4D267AB9"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583EF4A1" w14:textId="14D12135" w:rsidR="00FF7F6D" w:rsidRDefault="00FF7F6D" w:rsidP="00FC43C8">
      <w:pPr>
        <w:pStyle w:val="111"/>
      </w:pPr>
      <w:r>
        <w:lastRenderedPageBreak/>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3504E6">
        <w:rPr>
          <w:rStyle w:val="affff"/>
        </w:rPr>
        <w:t>7.3</w:t>
      </w:r>
      <w:r w:rsidR="00F7694B" w:rsidRPr="001779D4">
        <w:rPr>
          <w:rStyle w:val="affff"/>
        </w:rPr>
        <w:fldChar w:fldCharType="end"/>
      </w:r>
      <w:r>
        <w:t>.</w:t>
      </w:r>
    </w:p>
    <w:p w14:paraId="023BB423" w14:textId="77777777" w:rsidR="00804F4E" w:rsidRDefault="00F74349" w:rsidP="00C07F23">
      <w:pPr>
        <w:pStyle w:val="113"/>
      </w:pPr>
      <w:bookmarkStart w:id="19" w:name="_Ref6048070"/>
      <w:r>
        <w:t>Разрешение коллизий</w:t>
      </w:r>
      <w:r w:rsidR="003F1AC0">
        <w:t xml:space="preserve"> и неполноты</w:t>
      </w:r>
      <w:r w:rsidR="00492F5D">
        <w:t xml:space="preserve"> заявки на участие в закупке</w:t>
      </w:r>
      <w:bookmarkEnd w:id="19"/>
    </w:p>
    <w:p w14:paraId="477A488E"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393E3F03"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24043540"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507BA5F3"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329A42FB" w14:textId="77777777" w:rsidR="005F6559" w:rsidRDefault="005F6559" w:rsidP="005F6559">
      <w:pPr>
        <w:pStyle w:val="113"/>
      </w:pPr>
      <w:r>
        <w:t>Исправление заявки на участие в закупке</w:t>
      </w:r>
    </w:p>
    <w:p w14:paraId="630859A5"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5263ED33" w14:textId="77777777" w:rsidR="004F61AE" w:rsidRDefault="00806211" w:rsidP="00C07F23">
      <w:pPr>
        <w:pStyle w:val="113"/>
      </w:pPr>
      <w:r>
        <w:t>Особенности рассмотрения документов участника закупки</w:t>
      </w:r>
    </w:p>
    <w:p w14:paraId="5E8FAAB2"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8946174"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F38D387688AF4E5C8FFD6EDDA9279269"/>
        </w:placeholder>
        <w15:color w:val="00CCFF"/>
        <w:docPartList>
          <w:docPartGallery w:val="Quick Parts"/>
          <w:docPartCategory w:val="Документация о закупке: дозапрос"/>
        </w:docPartList>
      </w:sdtPr>
      <w:sdtEndPr/>
      <w:sdtContent>
        <w:p w14:paraId="7F6B837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5A9F74C0" w14:textId="77777777" w:rsidR="00C07F23" w:rsidRDefault="00D8017A" w:rsidP="00C07F23">
      <w:pPr>
        <w:pStyle w:val="113"/>
      </w:pPr>
      <w:r>
        <w:t>Особенности рассмотрения</w:t>
      </w:r>
      <w:r w:rsidR="00C07F23">
        <w:t xml:space="preserve"> сведений об опыте</w:t>
      </w:r>
    </w:p>
    <w:p w14:paraId="324EC1CB" w14:textId="5F5AFD24" w:rsidR="00C07F23" w:rsidRDefault="00C07F23" w:rsidP="00C07F23">
      <w:pPr>
        <w:pStyle w:val="111"/>
      </w:pPr>
      <w:bookmarkStart w:id="20" w:name="_Ref535245064"/>
      <w:r>
        <w:t>Закупочной комиссией рассматрива</w:t>
      </w:r>
      <w:r w:rsidR="00C90F29">
        <w:t>ю</w:t>
      </w:r>
      <w:r>
        <w:t xml:space="preserve">тся </w:t>
      </w:r>
      <w:r w:rsidR="008967C3">
        <w:t>первые</w:t>
      </w:r>
      <w:r>
        <w:t xml:space="preserve"> </w:t>
      </w:r>
      <w:bookmarkStart w:id="21" w:name="КДоговоров"/>
      <w:permStart w:id="1323135819" w:edGrp="everyone"/>
      <w:sdt>
        <w:sdtPr>
          <w:rPr>
            <w:rStyle w:val="aff9"/>
          </w:rPr>
          <w:alias w:val="Количество рассматриваемых договоров"/>
          <w:tag w:val="Количество рассматриваемых договоров"/>
          <w:id w:val="1048727144"/>
          <w:placeholder>
            <w:docPart w:val="F0ED7B36E3A749A6AD3758D7BD2108A0"/>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B315D6">
            <w:rPr>
              <w:rStyle w:val="aff9"/>
              <w:noProof/>
            </w:rPr>
            <w:t>«</w:t>
          </w:r>
          <w:r w:rsidR="00DA1F21">
            <w:rPr>
              <w:rStyle w:val="aff9"/>
              <w:noProof/>
            </w:rPr>
            <w:t>2</w:t>
          </w:r>
          <w:r w:rsidR="00965BDA" w:rsidRPr="00C36C80">
            <w:rPr>
              <w:rStyle w:val="aff9"/>
            </w:rPr>
            <w:fldChar w:fldCharType="end"/>
          </w:r>
          <w:r w:rsidR="00DA1F21">
            <w:rPr>
              <w:rStyle w:val="aff9"/>
            </w:rPr>
            <w:t>»</w:t>
          </w:r>
        </w:sdtContent>
      </w:sdt>
      <w:bookmarkEnd w:id="21"/>
      <w:permEnd w:id="1323135819"/>
      <w:r w:rsidR="008967C3">
        <w:t xml:space="preserve"> договора</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0"/>
    </w:p>
    <w:p w14:paraId="126D4CA2"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0621AC0F" w14:textId="0483EDAB"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2005747822" w:edGrp="everyone"/>
      <w:sdt>
        <w:sdtPr>
          <w:rPr>
            <w:rStyle w:val="aff9"/>
          </w:rPr>
          <w:alias w:val="Рассматриваемый период договоров"/>
          <w:tag w:val="Рассматриваемый период договоров"/>
          <w:id w:val="1160514008"/>
          <w:placeholder>
            <w:docPart w:val="F0ED7B36E3A749A6AD3758D7BD2108A0"/>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B315D6">
            <w:rPr>
              <w:rStyle w:val="aff9"/>
              <w:noProof/>
            </w:rPr>
            <w:t>«</w:t>
          </w:r>
          <w:r w:rsidR="001E29B2">
            <w:rPr>
              <w:rStyle w:val="aff9"/>
              <w:noProof/>
            </w:rPr>
            <w:t>36</w:t>
          </w:r>
          <w:r w:rsidR="00B315D6">
            <w:rPr>
              <w:rStyle w:val="aff9"/>
              <w:noProof/>
            </w:rPr>
            <w:t>»</w:t>
          </w:r>
          <w:r w:rsidR="006A44F6" w:rsidRPr="00C36C80">
            <w:rPr>
              <w:rStyle w:val="aff9"/>
            </w:rPr>
            <w:fldChar w:fldCharType="end"/>
          </w:r>
        </w:sdtContent>
      </w:sdt>
      <w:permEnd w:id="2005747822"/>
      <w:r w:rsidR="004569F3">
        <w:t xml:space="preserve"> месяц</w:t>
      </w:r>
      <w:r w:rsidR="00EB133F">
        <w:t>ев</w:t>
      </w:r>
      <w:r w:rsidR="004569F3">
        <w:t xml:space="preserve"> до даты рассмотрения заявок</w:t>
      </w:r>
      <w:r w:rsidR="0006010B">
        <w:t>;</w:t>
      </w:r>
    </w:p>
    <w:p w14:paraId="54D280AF" w14:textId="6AB6F125"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permStart w:id="1930576122" w:edGrp="everyone"/>
      <w:sdt>
        <w:sdtPr>
          <w:rPr>
            <w:rStyle w:val="aff9"/>
          </w:rPr>
          <w:alias w:val="Критерии аналогичности опыта"/>
          <w:tag w:val="Критерии аналогичности опыта"/>
          <w:id w:val="-1895188726"/>
          <w:placeholder>
            <w:docPart w:val="F0ED7B36E3A749A6AD3758D7BD2108A0"/>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B315D6">
            <w:rPr>
              <w:rStyle w:val="aff9"/>
              <w:noProof/>
            </w:rPr>
            <w:t>«</w:t>
          </w:r>
          <w:r w:rsidR="001E29B2">
            <w:rPr>
              <w:rStyle w:val="aff9"/>
              <w:noProof/>
            </w:rPr>
            <w:t>Скашивание травы и и вырубка  кустарниковой растительности</w:t>
          </w:r>
          <w:r w:rsidR="00B315D6">
            <w:rPr>
              <w:rStyle w:val="aff9"/>
              <w:noProof/>
            </w:rPr>
            <w:t>»</w:t>
          </w:r>
          <w:r w:rsidR="00974B72" w:rsidRPr="00C36C80">
            <w:rPr>
              <w:rStyle w:val="aff9"/>
            </w:rPr>
            <w:fldChar w:fldCharType="end"/>
          </w:r>
        </w:sdtContent>
      </w:sdt>
      <w:permEnd w:id="1930576122"/>
      <w:r w:rsidR="00C07F23">
        <w:t>.</w:t>
      </w:r>
    </w:p>
    <w:p w14:paraId="2A9F8D1F" w14:textId="150063BA"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B315D6">
        <w:rPr>
          <w:rStyle w:val="aff9"/>
          <w:noProof/>
        </w:rPr>
        <w:t>«Договоры»</w:t>
      </w:r>
      <w:r w:rsidRPr="000759B9">
        <w:rPr>
          <w:rStyle w:val="aff9"/>
          <w:noProof/>
        </w:rPr>
        <w:fldChar w:fldCharType="end"/>
      </w:r>
      <w:r>
        <w:t>.</w:t>
      </w:r>
    </w:p>
    <w:p w14:paraId="45F5A60B" w14:textId="77777777" w:rsidR="00E7405D" w:rsidRDefault="00E7405D" w:rsidP="00E7405D">
      <w:pPr>
        <w:pStyle w:val="111"/>
      </w:pPr>
      <w:r w:rsidRPr="001E7890">
        <w:lastRenderedPageBreak/>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7BEFCE48"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39C99BA4"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1756C985FB684C209C5C53258A3D9716"/>
        </w:placeholder>
        <w15:color w:val="00CCFF"/>
        <w:docPartList>
          <w:docPartGallery w:val="Quick Parts"/>
          <w:docPartCategory w:val="Документация о закупке: сравнение цен"/>
        </w:docPartList>
      </w:sdtPr>
      <w:sdtEndPr/>
      <w:sdtContent>
        <w:p w14:paraId="0664A33F" w14:textId="77777777" w:rsidR="00A441DD" w:rsidRDefault="00A441DD" w:rsidP="006909D6">
          <w:pPr>
            <w:pStyle w:val="111"/>
          </w:pPr>
          <w:r>
            <w:t>Ценовые предложения сравниваются без учета НДС.</w:t>
          </w:r>
        </w:p>
        <w:p w14:paraId="5DD751FF"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1756C985FB684C209C5C53258A3D9716"/>
        </w:placeholder>
        <w15:color w:val="00CCFF"/>
        <w:docPartList>
          <w:docPartGallery w:val="Quick Parts"/>
          <w:docPartCategory w:val="Документация о закупке: приоритет РФ"/>
        </w:docPartList>
      </w:sdtPr>
      <w:sdtEndPr/>
      <w:sdtContent>
        <w:p w14:paraId="287180A0"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25603D90" w14:textId="77777777" w:rsidR="00173337" w:rsidRPr="00173337" w:rsidRDefault="00A441DD"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78268311"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787F277F"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411B2AF3" w14:textId="77777777" w:rsidR="00173337" w:rsidRPr="00173337" w:rsidRDefault="00173337" w:rsidP="00173337">
      <w:pPr>
        <w:pStyle w:val="111"/>
      </w:pPr>
      <w:r w:rsidRPr="00173337">
        <w:lastRenderedPageBreak/>
        <w:t>Приоритет</w:t>
      </w:r>
      <w:r w:rsidR="00421276">
        <w:t xml:space="preserve"> продукции российского происхождения</w:t>
      </w:r>
      <w:r w:rsidRPr="00173337">
        <w:t xml:space="preserve"> не предоставляется, если:</w:t>
      </w:r>
    </w:p>
    <w:p w14:paraId="4A4B70D6"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4B34A34C"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3D69877B"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147F509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7343F264"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0B6ED5A"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59D5EEDFAF60497F85C509C0736373CA"/>
        </w:placeholder>
        <w15:color w:val="00CCFF"/>
        <w:docPartList>
          <w:docPartGallery w:val="Quick Parts"/>
          <w:docPartCategory w:val="Документация о закупке: способы сопоставления заявок"/>
        </w:docPartList>
      </w:sdtPr>
      <w:sdtEndPr/>
      <w:sdtContent>
        <w:p w14:paraId="54BC5575"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58275972"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789F527D"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1756C985FB684C209C5C53258A3D9716"/>
            </w:placeholder>
            <w15:color w:val="00CCFF"/>
            <w:docPartList>
              <w:docPartGallery w:val="Quick Parts"/>
              <w:docPartCategory w:val="Документация о закупке: способы оценки"/>
            </w:docPartList>
          </w:sdtPr>
          <w:sdtEndPr/>
          <w:sdtContent>
            <w:p w14:paraId="132C6AB7"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2A06B823"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1C5BD8F6867242DA96FA807C1FBEABCC"/>
        </w:placeholder>
        <w15:color w:val="00CCFF"/>
        <w:docPartList>
          <w:docPartGallery w:val="Quick Parts"/>
          <w:docPartCategory w:val="Документация о закупке: переторжка"/>
        </w:docPartList>
      </w:sdtPr>
      <w:sdtEndPr/>
      <w:sdtContent>
        <w:p w14:paraId="5ED2DF65"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5AD106DF"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20018968"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76011FF0" w14:textId="77777777" w:rsidR="00A441DD" w:rsidRDefault="00A441DD" w:rsidP="006909D6">
          <w:pPr>
            <w:pStyle w:val="111"/>
          </w:pPr>
          <w:r>
            <w:t xml:space="preserve">Время начала переторжки устанавливается ЭТП. </w:t>
          </w:r>
        </w:p>
        <w:p w14:paraId="24332D21"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5A57170A" w14:textId="77777777" w:rsidR="0023140C" w:rsidRDefault="00A441DD" w:rsidP="0023140C">
          <w:pPr>
            <w:pStyle w:val="111"/>
          </w:pPr>
          <w:r>
            <w:lastRenderedPageBreak/>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5A1BC27B" w14:textId="77777777" w:rsidR="001204D8" w:rsidRPr="002011D4" w:rsidRDefault="001204D8" w:rsidP="00055118">
      <w:pPr>
        <w:pStyle w:val="113"/>
      </w:pPr>
      <w:r w:rsidRPr="002011D4">
        <w:t>Ранжирование заявок</w:t>
      </w:r>
      <w:r w:rsidR="00690492" w:rsidRPr="002011D4">
        <w:t>, подведение итогов</w:t>
      </w:r>
    </w:p>
    <w:p w14:paraId="7600DF71"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1A88EE6F"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1756C985FB684C209C5C53258A3D9716"/>
        </w:placeholder>
        <w15:color w:val="00CCFF"/>
        <w:docPartList>
          <w:docPartGallery w:val="Quick Parts"/>
          <w:docPartCategory w:val="Документация о закупке: разрешение коллизии равного рейтинга"/>
        </w:docPartList>
      </w:sdtPr>
      <w:sdtEndPr/>
      <w:sdtContent>
        <w:p w14:paraId="122FDFE2"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1ACA67C"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677BC487" w14:textId="77777777" w:rsidR="00AC36BB" w:rsidRPr="000C178B" w:rsidRDefault="00ED12F5" w:rsidP="005E49BE">
          <w:pPr>
            <w:pStyle w:val="a0"/>
          </w:pPr>
          <w:r>
            <w:t>Не подано ни одной заявки или подана одна заявка</w:t>
          </w:r>
          <w:r w:rsidR="005E49BE">
            <w:t>;</w:t>
          </w:r>
        </w:p>
        <w:p w14:paraId="122F54F3" w14:textId="77777777" w:rsidR="00AC36BB" w:rsidRDefault="00ED12F5" w:rsidP="005E49BE">
          <w:pPr>
            <w:pStyle w:val="a0"/>
          </w:pPr>
          <w:r>
            <w:t>Все заявки не допущены или допущена одна заявка</w:t>
          </w:r>
          <w:r w:rsidR="005E49BE">
            <w:t>;</w:t>
          </w:r>
        </w:p>
        <w:p w14:paraId="3CDAA2F4"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2AAA38B8" w14:textId="77777777" w:rsidR="00B17350" w:rsidRDefault="00B17350" w:rsidP="00863567">
      <w:pPr>
        <w:pStyle w:val="113"/>
      </w:pPr>
      <w:r>
        <w:t>Заключение договора</w:t>
      </w:r>
    </w:p>
    <w:p w14:paraId="5F4EA8A8"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67A92F9D"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0947A2B"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3B1F9F2F" w14:textId="77777777" w:rsidR="009C591C" w:rsidRDefault="00BA23A0"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472AA690" w14:textId="77777777" w:rsidR="003438C4" w:rsidRDefault="003438C4" w:rsidP="00890A01">
      <w:pPr>
        <w:pStyle w:val="111"/>
      </w:pPr>
      <w:r>
        <w:t>При заключении договора его цена не может превышать НМЦД.</w:t>
      </w:r>
    </w:p>
    <w:p w14:paraId="4A44D002"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1756C985FB684C209C5C53258A3D9716"/>
        </w:placeholder>
        <w15:color w:val="00CCFF"/>
        <w:docPartList>
          <w:docPartGallery w:val="Quick Parts"/>
          <w:docPartCategory w:val="Документация о закупке: договоры"/>
        </w:docPartList>
      </w:sdtPr>
      <w:sdtEndPr/>
      <w:sdtContent>
        <w:p w14:paraId="4CECB391"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2FB1AF86"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4EA76618" w14:textId="77777777" w:rsidR="00B02832" w:rsidRDefault="00B02832" w:rsidP="00B02832">
      <w:pPr>
        <w:pStyle w:val="111"/>
      </w:pPr>
      <w:r w:rsidRPr="00B02832">
        <w:lastRenderedPageBreak/>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07048C53" w14:textId="77777777" w:rsidR="003166F5" w:rsidRDefault="007D3ED1" w:rsidP="00F83D4A">
      <w:pPr>
        <w:pStyle w:val="111"/>
        <w:sectPr w:rsidR="003166F5"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022700FD" w14:textId="77777777" w:rsidTr="001C0A50">
        <w:tc>
          <w:tcPr>
            <w:tcW w:w="14270" w:type="dxa"/>
            <w:vAlign w:val="bottom"/>
          </w:tcPr>
          <w:p w14:paraId="54880B51" w14:textId="77777777" w:rsidR="003166F5" w:rsidRDefault="003166F5" w:rsidP="001C0A50">
            <w:pPr>
              <w:pStyle w:val="111"/>
              <w:numPr>
                <w:ilvl w:val="0"/>
                <w:numId w:val="0"/>
              </w:numPr>
              <w:jc w:val="right"/>
            </w:pPr>
            <w:bookmarkStart w:id="22" w:name="_Hlk74636283"/>
            <w:r>
              <w:lastRenderedPageBreak/>
              <w:t xml:space="preserve">Приложение </w:t>
            </w:r>
          </w:p>
        </w:tc>
      </w:tr>
      <w:tr w:rsidR="003166F5" w14:paraId="7CBEE160" w14:textId="77777777" w:rsidTr="001C0A50">
        <w:tc>
          <w:tcPr>
            <w:tcW w:w="14270" w:type="dxa"/>
            <w:vAlign w:val="bottom"/>
          </w:tcPr>
          <w:p w14:paraId="2D5DA63B" w14:textId="77777777" w:rsidR="003166F5" w:rsidRPr="00D10358" w:rsidRDefault="003166F5" w:rsidP="001C0A50">
            <w:pPr>
              <w:pStyle w:val="1"/>
              <w:jc w:val="left"/>
            </w:pPr>
            <w:bookmarkStart w:id="23" w:name="_Toc74635815"/>
            <w:bookmarkStart w:id="24" w:name="_Toc143602467"/>
            <w:r>
              <w:t>Критерии оценки заявок</w:t>
            </w:r>
            <w:bookmarkEnd w:id="23"/>
            <w:bookmarkEnd w:id="24"/>
          </w:p>
        </w:tc>
      </w:tr>
    </w:tbl>
    <w:p w14:paraId="41D91CB5" w14:textId="77777777" w:rsidR="003166F5" w:rsidRDefault="003166F5" w:rsidP="003166F5">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3166F5" w14:paraId="6B6D85AF" w14:textId="77777777" w:rsidTr="001C0A50">
        <w:tc>
          <w:tcPr>
            <w:tcW w:w="360" w:type="dxa"/>
          </w:tcPr>
          <w:p w14:paraId="412F16E8" w14:textId="77777777" w:rsidR="003166F5" w:rsidRPr="00F67469" w:rsidRDefault="003166F5" w:rsidP="001C0A50">
            <w:pPr>
              <w:pStyle w:val="111"/>
              <w:numPr>
                <w:ilvl w:val="0"/>
                <w:numId w:val="0"/>
              </w:numPr>
              <w:rPr>
                <w:sz w:val="16"/>
                <w:szCs w:val="16"/>
              </w:rPr>
            </w:pPr>
            <w:r w:rsidRPr="00F67469">
              <w:rPr>
                <w:sz w:val="16"/>
                <w:szCs w:val="16"/>
              </w:rPr>
              <w:t>№</w:t>
            </w:r>
          </w:p>
        </w:tc>
        <w:tc>
          <w:tcPr>
            <w:tcW w:w="1339" w:type="dxa"/>
          </w:tcPr>
          <w:p w14:paraId="468EA33D" w14:textId="77777777" w:rsidR="003166F5" w:rsidRPr="00F67469" w:rsidRDefault="003166F5" w:rsidP="001C0A50">
            <w:pPr>
              <w:pStyle w:val="111"/>
              <w:numPr>
                <w:ilvl w:val="0"/>
                <w:numId w:val="0"/>
              </w:numPr>
              <w:rPr>
                <w:sz w:val="16"/>
                <w:szCs w:val="16"/>
              </w:rPr>
            </w:pPr>
            <w:r w:rsidRPr="00F67469">
              <w:rPr>
                <w:sz w:val="16"/>
                <w:szCs w:val="16"/>
              </w:rPr>
              <w:t>Критерии</w:t>
            </w:r>
          </w:p>
        </w:tc>
        <w:tc>
          <w:tcPr>
            <w:tcW w:w="4539" w:type="dxa"/>
          </w:tcPr>
          <w:p w14:paraId="691936A5" w14:textId="77777777" w:rsidR="003166F5" w:rsidRPr="00F67469" w:rsidRDefault="003166F5" w:rsidP="001C0A50">
            <w:pPr>
              <w:pStyle w:val="111"/>
              <w:numPr>
                <w:ilvl w:val="0"/>
                <w:numId w:val="0"/>
              </w:numPr>
              <w:rPr>
                <w:sz w:val="16"/>
                <w:szCs w:val="16"/>
              </w:rPr>
            </w:pPr>
            <w:r w:rsidRPr="00F67469">
              <w:rPr>
                <w:sz w:val="16"/>
                <w:szCs w:val="16"/>
              </w:rPr>
              <w:t>Предмет оценки</w:t>
            </w:r>
          </w:p>
        </w:tc>
        <w:tc>
          <w:tcPr>
            <w:tcW w:w="2126" w:type="dxa"/>
          </w:tcPr>
          <w:p w14:paraId="07524FD5" w14:textId="77777777" w:rsidR="003166F5" w:rsidRPr="00F67469" w:rsidRDefault="003166F5" w:rsidP="001C0A50">
            <w:pPr>
              <w:pStyle w:val="111"/>
              <w:numPr>
                <w:ilvl w:val="0"/>
                <w:numId w:val="0"/>
              </w:numPr>
              <w:rPr>
                <w:sz w:val="16"/>
                <w:szCs w:val="16"/>
              </w:rPr>
            </w:pPr>
            <w:r w:rsidRPr="00F67469">
              <w:rPr>
                <w:sz w:val="16"/>
                <w:szCs w:val="16"/>
              </w:rPr>
              <w:t>Предельный показатель</w:t>
            </w:r>
          </w:p>
        </w:tc>
        <w:tc>
          <w:tcPr>
            <w:tcW w:w="1843" w:type="dxa"/>
          </w:tcPr>
          <w:p w14:paraId="7BCD4377" w14:textId="77777777" w:rsidR="003166F5" w:rsidRPr="00F67469" w:rsidRDefault="003166F5" w:rsidP="001C0A50">
            <w:pPr>
              <w:pStyle w:val="111"/>
              <w:numPr>
                <w:ilvl w:val="0"/>
                <w:numId w:val="0"/>
              </w:numPr>
              <w:rPr>
                <w:sz w:val="16"/>
                <w:szCs w:val="16"/>
              </w:rPr>
            </w:pPr>
            <w:r w:rsidRPr="00F67469">
              <w:rPr>
                <w:sz w:val="16"/>
                <w:szCs w:val="16"/>
              </w:rPr>
              <w:t>Предпочтительный показатель</w:t>
            </w:r>
          </w:p>
        </w:tc>
        <w:tc>
          <w:tcPr>
            <w:tcW w:w="3969" w:type="dxa"/>
          </w:tcPr>
          <w:p w14:paraId="0CA22911" w14:textId="77777777" w:rsidR="003166F5" w:rsidRPr="00F67469" w:rsidRDefault="003166F5" w:rsidP="001C0A50">
            <w:pPr>
              <w:pStyle w:val="111"/>
              <w:numPr>
                <w:ilvl w:val="0"/>
                <w:numId w:val="0"/>
              </w:numPr>
              <w:rPr>
                <w:sz w:val="16"/>
                <w:szCs w:val="16"/>
              </w:rPr>
            </w:pPr>
            <w:r w:rsidRPr="00F67469">
              <w:rPr>
                <w:sz w:val="16"/>
                <w:szCs w:val="16"/>
              </w:rPr>
              <w:t>Порядок оценки</w:t>
            </w:r>
          </w:p>
        </w:tc>
        <w:tc>
          <w:tcPr>
            <w:tcW w:w="1095" w:type="dxa"/>
          </w:tcPr>
          <w:p w14:paraId="440E15F7" w14:textId="77777777" w:rsidR="003166F5" w:rsidRPr="00F67469" w:rsidRDefault="003166F5" w:rsidP="001C0A50">
            <w:pPr>
              <w:pStyle w:val="111"/>
              <w:numPr>
                <w:ilvl w:val="0"/>
                <w:numId w:val="0"/>
              </w:numPr>
              <w:rPr>
                <w:sz w:val="16"/>
                <w:szCs w:val="16"/>
              </w:rPr>
            </w:pPr>
            <w:r w:rsidRPr="00F67469">
              <w:rPr>
                <w:sz w:val="16"/>
                <w:szCs w:val="16"/>
              </w:rPr>
              <w:t>Вес критерия</w:t>
            </w:r>
          </w:p>
        </w:tc>
      </w:tr>
      <w:tr w:rsidR="003166F5" w:rsidRPr="00D10358" w14:paraId="15029532" w14:textId="77777777" w:rsidTr="001C0A50">
        <w:tc>
          <w:tcPr>
            <w:tcW w:w="360" w:type="dxa"/>
          </w:tcPr>
          <w:p w14:paraId="63AE8C6C" w14:textId="77777777" w:rsidR="003166F5" w:rsidRPr="00F67469" w:rsidRDefault="003166F5" w:rsidP="001C0A50">
            <w:pPr>
              <w:pStyle w:val="111"/>
              <w:numPr>
                <w:ilvl w:val="0"/>
                <w:numId w:val="0"/>
              </w:numPr>
              <w:rPr>
                <w:sz w:val="16"/>
                <w:szCs w:val="16"/>
              </w:rPr>
            </w:pPr>
            <w:r w:rsidRPr="00F67469">
              <w:rPr>
                <w:sz w:val="16"/>
                <w:szCs w:val="16"/>
              </w:rPr>
              <w:t>1</w:t>
            </w:r>
          </w:p>
        </w:tc>
        <w:tc>
          <w:tcPr>
            <w:tcW w:w="1339" w:type="dxa"/>
          </w:tcPr>
          <w:p w14:paraId="3A4E0332" w14:textId="77777777" w:rsidR="003166F5" w:rsidRPr="00F67469" w:rsidRDefault="003166F5" w:rsidP="001C0A50">
            <w:pPr>
              <w:pStyle w:val="111"/>
              <w:numPr>
                <w:ilvl w:val="0"/>
                <w:numId w:val="0"/>
              </w:numPr>
              <w:rPr>
                <w:sz w:val="16"/>
                <w:szCs w:val="16"/>
              </w:rPr>
            </w:pPr>
            <w:r w:rsidRPr="00F67469">
              <w:rPr>
                <w:sz w:val="16"/>
                <w:szCs w:val="16"/>
              </w:rPr>
              <w:t>Цена договора</w:t>
            </w:r>
          </w:p>
        </w:tc>
        <w:tc>
          <w:tcPr>
            <w:tcW w:w="4539" w:type="dxa"/>
          </w:tcPr>
          <w:p w14:paraId="5DDD6795" w14:textId="77777777"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11DBB7D7" w14:textId="77777777"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B315D6">
              <w:rPr>
                <w:noProof/>
                <w:sz w:val="16"/>
                <w:szCs w:val="16"/>
              </w:rPr>
              <w:t>«Предельный_показатель_цены»</w:t>
            </w:r>
            <w:r w:rsidRPr="00F67469">
              <w:rPr>
                <w:sz w:val="16"/>
                <w:szCs w:val="16"/>
              </w:rPr>
              <w:fldChar w:fldCharType="end"/>
            </w:r>
          </w:p>
        </w:tc>
        <w:tc>
          <w:tcPr>
            <w:tcW w:w="1843" w:type="dxa"/>
          </w:tcPr>
          <w:p w14:paraId="35287E7C" w14:textId="77777777"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B315D6">
              <w:rPr>
                <w:noProof/>
                <w:sz w:val="16"/>
                <w:szCs w:val="16"/>
              </w:rPr>
              <w:t>«предпочтительный_показатель_цены»</w:t>
            </w:r>
            <w:r w:rsidRPr="00F67469">
              <w:rPr>
                <w:sz w:val="16"/>
                <w:szCs w:val="16"/>
              </w:rPr>
              <w:fldChar w:fldCharType="end"/>
            </w:r>
          </w:p>
        </w:tc>
        <w:tc>
          <w:tcPr>
            <w:tcW w:w="3969" w:type="dxa"/>
          </w:tcPr>
          <w:p w14:paraId="6D892A8B" w14:textId="77777777" w:rsidR="003166F5" w:rsidRPr="001C0A50" w:rsidRDefault="003166F5" w:rsidP="001C0A50">
            <w:pPr>
              <w:pStyle w:val="af4"/>
              <w:rPr>
                <w:lang w:val="en-US"/>
              </w:rPr>
            </w:pPr>
            <w:r w:rsidRPr="00D4468E">
              <w:rPr>
                <w:sz w:val="16"/>
              </w:rPr>
              <w:fldChar w:fldCharType="begin"/>
            </w:r>
            <w:r w:rsidRPr="001C0A50">
              <w:rPr>
                <w:sz w:val="16"/>
                <w:lang w:val="en-US"/>
              </w:rPr>
              <w:instrText xml:space="preserve"> </w:instrText>
            </w:r>
            <w:r w:rsidRPr="00D4468E">
              <w:rPr>
                <w:sz w:val="16"/>
                <w:lang w:val="en-US"/>
              </w:rPr>
              <w:instrText>MERGEFIELD</w:instrText>
            </w:r>
            <w:r w:rsidRPr="001C0A50">
              <w:rPr>
                <w:sz w:val="16"/>
                <w:lang w:val="en-US"/>
              </w:rPr>
              <w:instrText xml:space="preserve"> "</w:instrText>
            </w:r>
            <w:r w:rsidRPr="00D4468E">
              <w:rPr>
                <w:sz w:val="16"/>
              </w:rPr>
              <w:instrText>Порядок</w:instrText>
            </w:r>
            <w:r w:rsidRPr="001C0A50">
              <w:rPr>
                <w:sz w:val="16"/>
                <w:lang w:val="en-US"/>
              </w:rPr>
              <w:instrText>_</w:instrText>
            </w:r>
            <w:r w:rsidRPr="00D4468E">
              <w:rPr>
                <w:sz w:val="16"/>
              </w:rPr>
              <w:instrText>оценки</w:instrText>
            </w:r>
            <w:r w:rsidRPr="001C0A50">
              <w:rPr>
                <w:sz w:val="16"/>
                <w:lang w:val="en-US"/>
              </w:rPr>
              <w:instrText>_</w:instrText>
            </w:r>
            <w:r w:rsidRPr="00D4468E">
              <w:rPr>
                <w:sz w:val="16"/>
              </w:rPr>
              <w:instrText>цены</w:instrText>
            </w:r>
            <w:r w:rsidRPr="001C0A50">
              <w:rPr>
                <w:sz w:val="16"/>
                <w:lang w:val="en-US"/>
              </w:rPr>
              <w:instrText xml:space="preserve">" </w:instrText>
            </w:r>
            <w:r w:rsidRPr="00D4468E">
              <w:rPr>
                <w:sz w:val="16"/>
              </w:rPr>
              <w:fldChar w:fldCharType="separate"/>
            </w:r>
            <w:r w:rsidR="00B315D6">
              <w:rPr>
                <w:noProof/>
                <w:sz w:val="16"/>
                <w:lang w:val="en-US"/>
              </w:rPr>
              <w:t>«Порядок_оценки_цены»</w:t>
            </w:r>
            <w:r w:rsidRPr="00D4468E">
              <w:rPr>
                <w:sz w:val="16"/>
              </w:rPr>
              <w:fldChar w:fldCharType="end"/>
            </w:r>
          </w:p>
        </w:tc>
        <w:tc>
          <w:tcPr>
            <w:tcW w:w="1095" w:type="dxa"/>
          </w:tcPr>
          <w:p w14:paraId="42320BFC" w14:textId="1AE7685D"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"вес_критерия_цены" </w:instrText>
            </w:r>
            <w:r w:rsidRPr="00F67469">
              <w:rPr>
                <w:sz w:val="16"/>
                <w:szCs w:val="16"/>
              </w:rPr>
              <w:fldChar w:fldCharType="separate"/>
            </w:r>
            <w:r w:rsidR="00A46C8D">
              <w:rPr>
                <w:noProof/>
                <w:sz w:val="16"/>
                <w:szCs w:val="16"/>
              </w:rPr>
              <w:t>88</w:t>
            </w:r>
            <w:r w:rsidRPr="00F67469">
              <w:rPr>
                <w:sz w:val="16"/>
                <w:szCs w:val="16"/>
              </w:rPr>
              <w:fldChar w:fldCharType="end"/>
            </w:r>
          </w:p>
        </w:tc>
      </w:tr>
      <w:tr w:rsidR="003166F5" w:rsidRPr="0029043D" w14:paraId="11377A19" w14:textId="77777777" w:rsidTr="001C0A50">
        <w:tc>
          <w:tcPr>
            <w:tcW w:w="360" w:type="dxa"/>
          </w:tcPr>
          <w:p w14:paraId="1F22600E" w14:textId="77777777" w:rsidR="003166F5" w:rsidRPr="00F67469" w:rsidRDefault="003166F5" w:rsidP="001C0A50">
            <w:pPr>
              <w:pStyle w:val="111"/>
              <w:numPr>
                <w:ilvl w:val="0"/>
                <w:numId w:val="0"/>
              </w:numPr>
              <w:rPr>
                <w:sz w:val="16"/>
                <w:szCs w:val="16"/>
              </w:rPr>
            </w:pPr>
            <w:r w:rsidRPr="00F67469">
              <w:rPr>
                <w:sz w:val="16"/>
                <w:szCs w:val="16"/>
              </w:rPr>
              <w:t>2</w:t>
            </w:r>
          </w:p>
        </w:tc>
        <w:tc>
          <w:tcPr>
            <w:tcW w:w="1339" w:type="dxa"/>
          </w:tcPr>
          <w:p w14:paraId="04CBB81B" w14:textId="77777777" w:rsidR="003166F5" w:rsidRPr="00F67469" w:rsidRDefault="003166F5" w:rsidP="001C0A50">
            <w:pPr>
              <w:pStyle w:val="111"/>
              <w:numPr>
                <w:ilvl w:val="0"/>
                <w:numId w:val="0"/>
              </w:numPr>
              <w:rPr>
                <w:sz w:val="16"/>
                <w:szCs w:val="16"/>
              </w:rPr>
            </w:pPr>
            <w:r w:rsidRPr="00F67469">
              <w:rPr>
                <w:sz w:val="16"/>
                <w:szCs w:val="16"/>
              </w:rPr>
              <w:t>Размер аванса</w:t>
            </w:r>
          </w:p>
        </w:tc>
        <w:tc>
          <w:tcPr>
            <w:tcW w:w="4539" w:type="dxa"/>
          </w:tcPr>
          <w:p w14:paraId="16628E12" w14:textId="77777777"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5DF10D19" w14:textId="77777777"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предельный_показатель_аванса </w:instrText>
            </w:r>
            <w:r w:rsidRPr="00F67469">
              <w:rPr>
                <w:sz w:val="16"/>
                <w:szCs w:val="16"/>
              </w:rPr>
              <w:fldChar w:fldCharType="separate"/>
            </w:r>
            <w:r w:rsidR="00B315D6">
              <w:rPr>
                <w:noProof/>
                <w:sz w:val="16"/>
                <w:szCs w:val="16"/>
              </w:rPr>
              <w:t>«предельный_показатель_аванса»</w:t>
            </w:r>
            <w:r w:rsidRPr="00F67469">
              <w:rPr>
                <w:sz w:val="16"/>
                <w:szCs w:val="16"/>
              </w:rPr>
              <w:fldChar w:fldCharType="end"/>
            </w:r>
          </w:p>
        </w:tc>
        <w:tc>
          <w:tcPr>
            <w:tcW w:w="1843" w:type="dxa"/>
          </w:tcPr>
          <w:p w14:paraId="039059A5" w14:textId="77777777"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"предпочтительный_показатель_аванса" </w:instrText>
            </w:r>
            <w:r w:rsidRPr="00F67469">
              <w:rPr>
                <w:sz w:val="16"/>
                <w:szCs w:val="16"/>
              </w:rPr>
              <w:fldChar w:fldCharType="separate"/>
            </w:r>
            <w:r w:rsidR="00B315D6">
              <w:rPr>
                <w:noProof/>
                <w:sz w:val="16"/>
                <w:szCs w:val="16"/>
              </w:rPr>
              <w:t>«предпочтительный_показатель_аванса»</w:t>
            </w:r>
            <w:r w:rsidRPr="00F67469">
              <w:rPr>
                <w:sz w:val="16"/>
                <w:szCs w:val="16"/>
              </w:rPr>
              <w:fldChar w:fldCharType="end"/>
            </w:r>
          </w:p>
        </w:tc>
        <w:tc>
          <w:tcPr>
            <w:tcW w:w="3969" w:type="dxa"/>
          </w:tcPr>
          <w:p w14:paraId="53CBAF16" w14:textId="77777777" w:rsidR="003166F5" w:rsidRPr="00F67469" w:rsidRDefault="003166F5" w:rsidP="001C0A50">
            <w:pPr>
              <w:pStyle w:val="af4"/>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аванса</w:instrText>
            </w:r>
            <w:r w:rsidRPr="00D4468E">
              <w:rPr>
                <w:sz w:val="16"/>
                <w:lang w:val="en-US"/>
              </w:rPr>
              <w:instrText xml:space="preserve">" </w:instrText>
            </w:r>
            <w:r w:rsidRPr="00D4468E">
              <w:rPr>
                <w:sz w:val="16"/>
              </w:rPr>
              <w:fldChar w:fldCharType="separate"/>
            </w:r>
            <w:r w:rsidR="00B315D6">
              <w:rPr>
                <w:noProof/>
                <w:sz w:val="16"/>
                <w:lang w:val="en-US"/>
              </w:rPr>
              <w:t>«порядок_оценки_аванса»</w:t>
            </w:r>
            <w:r w:rsidRPr="00D4468E">
              <w:rPr>
                <w:sz w:val="16"/>
              </w:rPr>
              <w:fldChar w:fldCharType="end"/>
            </w:r>
          </w:p>
        </w:tc>
        <w:tc>
          <w:tcPr>
            <w:tcW w:w="1095" w:type="dxa"/>
          </w:tcPr>
          <w:p w14:paraId="4808B5E9" w14:textId="7B76AC95" w:rsidR="003166F5" w:rsidRPr="00F67469" w:rsidRDefault="00A46C8D" w:rsidP="001C0A50">
            <w:pPr>
              <w:pStyle w:val="111"/>
              <w:numPr>
                <w:ilvl w:val="0"/>
                <w:numId w:val="0"/>
              </w:numPr>
              <w:spacing w:line="240" w:lineRule="auto"/>
              <w:rPr>
                <w:sz w:val="16"/>
                <w:szCs w:val="16"/>
              </w:rPr>
            </w:pPr>
            <w:r>
              <w:rPr>
                <w:sz w:val="16"/>
                <w:szCs w:val="16"/>
              </w:rPr>
              <w:t>0</w:t>
            </w:r>
          </w:p>
        </w:tc>
      </w:tr>
      <w:tr w:rsidR="003166F5" w:rsidRPr="0029043D" w14:paraId="72243DCF" w14:textId="77777777" w:rsidTr="001C0A50">
        <w:tc>
          <w:tcPr>
            <w:tcW w:w="360" w:type="dxa"/>
          </w:tcPr>
          <w:p w14:paraId="1853CB61" w14:textId="77777777" w:rsidR="003166F5" w:rsidRPr="00F67469" w:rsidRDefault="003166F5" w:rsidP="001C0A50">
            <w:pPr>
              <w:pStyle w:val="111"/>
              <w:numPr>
                <w:ilvl w:val="0"/>
                <w:numId w:val="0"/>
              </w:numPr>
              <w:rPr>
                <w:sz w:val="16"/>
                <w:szCs w:val="16"/>
              </w:rPr>
            </w:pPr>
            <w:r w:rsidRPr="00F67469">
              <w:rPr>
                <w:sz w:val="16"/>
                <w:szCs w:val="16"/>
              </w:rPr>
              <w:t>3</w:t>
            </w:r>
          </w:p>
        </w:tc>
        <w:tc>
          <w:tcPr>
            <w:tcW w:w="1339" w:type="dxa"/>
          </w:tcPr>
          <w:p w14:paraId="61AE07DA"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Финансовое</w:t>
            </w:r>
            <w:proofErr w:type="spellEnd"/>
            <w:r w:rsidRPr="00F67469">
              <w:rPr>
                <w:sz w:val="16"/>
                <w:szCs w:val="16"/>
                <w:lang w:val="en-US"/>
              </w:rPr>
              <w:t xml:space="preserve"> </w:t>
            </w:r>
            <w:proofErr w:type="spellStart"/>
            <w:r w:rsidRPr="00F67469">
              <w:rPr>
                <w:sz w:val="16"/>
                <w:szCs w:val="16"/>
                <w:lang w:val="en-US"/>
              </w:rPr>
              <w:t>состояние</w:t>
            </w:r>
            <w:proofErr w:type="spellEnd"/>
          </w:p>
        </w:tc>
        <w:tc>
          <w:tcPr>
            <w:tcW w:w="4539" w:type="dxa"/>
          </w:tcPr>
          <w:p w14:paraId="6C701833" w14:textId="77777777" w:rsidR="003166F5" w:rsidRPr="00F67469" w:rsidRDefault="003166F5" w:rsidP="001C0A50">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 коэффициентов текущей ликвидности; </w:t>
            </w:r>
            <w:proofErr w:type="spellStart"/>
            <w:r w:rsidRPr="00F67469">
              <w:rPr>
                <w:sz w:val="16"/>
                <w:szCs w:val="16"/>
              </w:rPr>
              <w:t>Косс</w:t>
            </w:r>
            <w:proofErr w:type="spellEnd"/>
            <w:r w:rsidRPr="00F67469">
              <w:rPr>
                <w:sz w:val="16"/>
                <w:szCs w:val="16"/>
              </w:rPr>
              <w:t xml:space="preserve"> - обеспеченности собственными средствами, определяются по формулам из строк бухгалтерского баланса участника:</w:t>
            </w:r>
          </w:p>
          <w:p w14:paraId="235D4CD9" w14:textId="77777777" w:rsidR="003166F5" w:rsidRPr="00F67469" w:rsidRDefault="003166F5" w:rsidP="001C0A50">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=(1210 + 1220 + 1230 + 1250 + 1260 + 1170) ÷ ((1510 + 1520 + 1530 + 1540 + 1550) – 1530 – 1540);</w:t>
            </w:r>
          </w:p>
          <w:p w14:paraId="4D59DF19" w14:textId="77777777" w:rsidR="003166F5" w:rsidRPr="00F67469" w:rsidRDefault="003166F5" w:rsidP="001C0A50">
            <w:pPr>
              <w:pStyle w:val="111"/>
              <w:numPr>
                <w:ilvl w:val="0"/>
                <w:numId w:val="0"/>
              </w:numPr>
              <w:spacing w:line="240" w:lineRule="auto"/>
              <w:rPr>
                <w:sz w:val="16"/>
                <w:szCs w:val="16"/>
              </w:rPr>
            </w:pPr>
            <w:proofErr w:type="spellStart"/>
            <w:r w:rsidRPr="00F67469">
              <w:rPr>
                <w:sz w:val="16"/>
                <w:szCs w:val="16"/>
              </w:rPr>
              <w:t>Косс</w:t>
            </w:r>
            <w:proofErr w:type="spellEnd"/>
            <w:r w:rsidRPr="00F67469">
              <w:rPr>
                <w:sz w:val="16"/>
                <w:szCs w:val="16"/>
              </w:rPr>
              <w:t>=((1310+ 1340 + 1350 + 1360 + 1370-1320) – (1110 + 1120 + 1130 + 1140 + 1150 + 1160 + 1170 + 1180 + 1190)) ÷ (1210 + 1220 + 1230 + 1250 + 1260)</w:t>
            </w:r>
          </w:p>
        </w:tc>
        <w:tc>
          <w:tcPr>
            <w:tcW w:w="2126" w:type="dxa"/>
          </w:tcPr>
          <w:p w14:paraId="0BD099C0" w14:textId="77777777" w:rsidR="003166F5" w:rsidRPr="00F67469" w:rsidRDefault="003166F5" w:rsidP="001C0A50">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w:t>
            </w:r>
            <w:proofErr w:type="gramStart"/>
            <w:r w:rsidRPr="00F67469">
              <w:rPr>
                <w:sz w:val="16"/>
                <w:szCs w:val="16"/>
              </w:rPr>
              <w:t>&lt; 1</w:t>
            </w:r>
            <w:proofErr w:type="gramEnd"/>
            <w:r w:rsidRPr="00F67469">
              <w:rPr>
                <w:sz w:val="16"/>
                <w:szCs w:val="16"/>
              </w:rPr>
              <w:t xml:space="preserve">; </w:t>
            </w:r>
            <w:proofErr w:type="spellStart"/>
            <w:r w:rsidRPr="00F67469">
              <w:rPr>
                <w:sz w:val="16"/>
                <w:szCs w:val="16"/>
              </w:rPr>
              <w:t>Косс</w:t>
            </w:r>
            <w:proofErr w:type="spellEnd"/>
            <w:r w:rsidRPr="00F67469">
              <w:rPr>
                <w:sz w:val="16"/>
                <w:szCs w:val="16"/>
              </w:rPr>
              <w:t xml:space="preserve"> &lt; 0,1</w:t>
            </w:r>
          </w:p>
        </w:tc>
        <w:tc>
          <w:tcPr>
            <w:tcW w:w="1843" w:type="dxa"/>
          </w:tcPr>
          <w:p w14:paraId="5CA72228" w14:textId="77777777" w:rsidR="003166F5" w:rsidRPr="00F67469" w:rsidRDefault="003166F5" w:rsidP="001C0A50">
            <w:pPr>
              <w:pStyle w:val="111"/>
              <w:numPr>
                <w:ilvl w:val="0"/>
                <w:numId w:val="0"/>
              </w:numPr>
              <w:spacing w:line="240" w:lineRule="auto"/>
              <w:rPr>
                <w:sz w:val="16"/>
                <w:szCs w:val="16"/>
              </w:rPr>
            </w:pPr>
            <w:proofErr w:type="spellStart"/>
            <w:proofErr w:type="gramStart"/>
            <w:r w:rsidRPr="00F67469">
              <w:rPr>
                <w:sz w:val="16"/>
                <w:szCs w:val="16"/>
              </w:rPr>
              <w:t>Ктл</w:t>
            </w:r>
            <w:proofErr w:type="spellEnd"/>
            <w:r w:rsidRPr="00F67469">
              <w:rPr>
                <w:sz w:val="16"/>
                <w:szCs w:val="16"/>
              </w:rPr>
              <w:t xml:space="preserve"> &gt;</w:t>
            </w:r>
            <w:proofErr w:type="gramEnd"/>
            <w:r w:rsidRPr="00F67469">
              <w:rPr>
                <w:sz w:val="16"/>
                <w:szCs w:val="16"/>
              </w:rPr>
              <w:t xml:space="preserve"> 1; </w:t>
            </w:r>
            <w:proofErr w:type="spellStart"/>
            <w:r w:rsidRPr="00F67469">
              <w:rPr>
                <w:sz w:val="16"/>
                <w:szCs w:val="16"/>
              </w:rPr>
              <w:t>Косс</w:t>
            </w:r>
            <w:proofErr w:type="spellEnd"/>
            <w:r w:rsidRPr="00F67469">
              <w:rPr>
                <w:sz w:val="16"/>
                <w:szCs w:val="16"/>
              </w:rPr>
              <w:t xml:space="preserve"> ≥ 0,1</w:t>
            </w:r>
          </w:p>
        </w:tc>
        <w:tc>
          <w:tcPr>
            <w:tcW w:w="3969" w:type="dxa"/>
          </w:tcPr>
          <w:p w14:paraId="12D63658" w14:textId="77777777" w:rsidR="003166F5" w:rsidRPr="00F67469" w:rsidRDefault="003166F5" w:rsidP="001C0A50">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&gt;1 Косс≥0,1, то [вес критерия];</w:t>
            </w:r>
          </w:p>
          <w:p w14:paraId="3EEF9154" w14:textId="77777777" w:rsidR="003166F5" w:rsidRPr="00F67469" w:rsidRDefault="003166F5" w:rsidP="001C0A50">
            <w:pPr>
              <w:pStyle w:val="111"/>
              <w:numPr>
                <w:ilvl w:val="0"/>
                <w:numId w:val="0"/>
              </w:numPr>
              <w:spacing w:line="240" w:lineRule="auto"/>
              <w:rPr>
                <w:sz w:val="16"/>
                <w:szCs w:val="16"/>
              </w:rPr>
            </w:pPr>
            <w:r w:rsidRPr="00F67469">
              <w:rPr>
                <w:sz w:val="16"/>
                <w:szCs w:val="16"/>
              </w:rPr>
              <w:t xml:space="preserve">Если </w:t>
            </w:r>
            <w:proofErr w:type="spellStart"/>
            <w:proofErr w:type="gramStart"/>
            <w:r w:rsidRPr="00F67469">
              <w:rPr>
                <w:sz w:val="16"/>
                <w:szCs w:val="16"/>
              </w:rPr>
              <w:t>Ктл</w:t>
            </w:r>
            <w:proofErr w:type="spellEnd"/>
            <w:r w:rsidRPr="00F67469">
              <w:rPr>
                <w:sz w:val="16"/>
                <w:szCs w:val="16"/>
              </w:rPr>
              <w:t>&lt;</w:t>
            </w:r>
            <w:proofErr w:type="gramEnd"/>
            <w:r w:rsidRPr="00F67469">
              <w:rPr>
                <w:sz w:val="16"/>
                <w:szCs w:val="16"/>
              </w:rPr>
              <w:t xml:space="preserve">1 Косс≥0,1, то [половина вес критерия];Если </w:t>
            </w:r>
            <w:proofErr w:type="spellStart"/>
            <w:r w:rsidRPr="00F67469">
              <w:rPr>
                <w:sz w:val="16"/>
                <w:szCs w:val="16"/>
              </w:rPr>
              <w:t>Ктл</w:t>
            </w:r>
            <w:proofErr w:type="spellEnd"/>
            <w:r w:rsidRPr="00F67469">
              <w:rPr>
                <w:sz w:val="16"/>
                <w:szCs w:val="16"/>
              </w:rPr>
              <w:t xml:space="preserve">&gt;1 </w:t>
            </w:r>
            <w:proofErr w:type="spellStart"/>
            <w:r w:rsidRPr="00F67469">
              <w:rPr>
                <w:sz w:val="16"/>
                <w:szCs w:val="16"/>
              </w:rPr>
              <w:t>Косс</w:t>
            </w:r>
            <w:proofErr w:type="spellEnd"/>
            <w:r w:rsidRPr="00F67469">
              <w:rPr>
                <w:sz w:val="16"/>
                <w:szCs w:val="16"/>
              </w:rPr>
              <w:t>&lt;0,1, то [половина вес критерия];</w:t>
            </w:r>
          </w:p>
          <w:p w14:paraId="07A728AC" w14:textId="77777777" w:rsidR="003166F5" w:rsidRPr="00F67469" w:rsidRDefault="003166F5" w:rsidP="001C0A50">
            <w:pPr>
              <w:pStyle w:val="111"/>
              <w:numPr>
                <w:ilvl w:val="0"/>
                <w:numId w:val="0"/>
              </w:numPr>
              <w:spacing w:line="240" w:lineRule="auto"/>
              <w:rPr>
                <w:sz w:val="16"/>
                <w:szCs w:val="16"/>
              </w:rPr>
            </w:pPr>
            <w:r w:rsidRPr="00F67469">
              <w:rPr>
                <w:sz w:val="16"/>
                <w:szCs w:val="16"/>
              </w:rPr>
              <w:t xml:space="preserve">Если </w:t>
            </w:r>
            <w:proofErr w:type="spellStart"/>
            <w:proofErr w:type="gramStart"/>
            <w:r w:rsidRPr="00F67469">
              <w:rPr>
                <w:sz w:val="16"/>
                <w:szCs w:val="16"/>
              </w:rPr>
              <w:t>Ктл</w:t>
            </w:r>
            <w:proofErr w:type="spellEnd"/>
            <w:r w:rsidRPr="00F67469">
              <w:rPr>
                <w:sz w:val="16"/>
                <w:szCs w:val="16"/>
              </w:rPr>
              <w:t>&lt;</w:t>
            </w:r>
            <w:proofErr w:type="gramEnd"/>
            <w:r w:rsidRPr="00F67469">
              <w:rPr>
                <w:sz w:val="16"/>
                <w:szCs w:val="16"/>
              </w:rPr>
              <w:t xml:space="preserve">1 </w:t>
            </w:r>
            <w:proofErr w:type="spellStart"/>
            <w:r w:rsidRPr="00F67469">
              <w:rPr>
                <w:sz w:val="16"/>
                <w:szCs w:val="16"/>
              </w:rPr>
              <w:t>Косс</w:t>
            </w:r>
            <w:proofErr w:type="spellEnd"/>
            <w:r w:rsidRPr="00F67469">
              <w:rPr>
                <w:sz w:val="16"/>
                <w:szCs w:val="16"/>
              </w:rPr>
              <w:t>&lt;0,1, то [0];</w:t>
            </w:r>
          </w:p>
        </w:tc>
        <w:tc>
          <w:tcPr>
            <w:tcW w:w="1095" w:type="dxa"/>
          </w:tcPr>
          <w:p w14:paraId="32D00A34" w14:textId="134024B4" w:rsidR="003166F5" w:rsidRPr="00F67469" w:rsidRDefault="00A46C8D" w:rsidP="001C0A50">
            <w:pPr>
              <w:pStyle w:val="111"/>
              <w:numPr>
                <w:ilvl w:val="0"/>
                <w:numId w:val="0"/>
              </w:numPr>
              <w:spacing w:line="240" w:lineRule="auto"/>
              <w:rPr>
                <w:sz w:val="16"/>
                <w:szCs w:val="16"/>
              </w:rPr>
            </w:pPr>
            <w:r>
              <w:rPr>
                <w:sz w:val="16"/>
                <w:szCs w:val="16"/>
              </w:rPr>
              <w:t>0</w:t>
            </w:r>
          </w:p>
        </w:tc>
      </w:tr>
      <w:tr w:rsidR="003166F5" w:rsidRPr="0029043D" w14:paraId="58A3456E" w14:textId="77777777" w:rsidTr="001C0A50">
        <w:tc>
          <w:tcPr>
            <w:tcW w:w="360" w:type="dxa"/>
          </w:tcPr>
          <w:p w14:paraId="736434FE" w14:textId="77777777" w:rsidR="003166F5" w:rsidRPr="00F67469" w:rsidRDefault="003166F5" w:rsidP="001C0A50">
            <w:pPr>
              <w:pStyle w:val="111"/>
              <w:numPr>
                <w:ilvl w:val="0"/>
                <w:numId w:val="0"/>
              </w:numPr>
              <w:rPr>
                <w:sz w:val="16"/>
                <w:szCs w:val="16"/>
              </w:rPr>
            </w:pPr>
            <w:r w:rsidRPr="00F67469">
              <w:rPr>
                <w:sz w:val="16"/>
                <w:szCs w:val="16"/>
              </w:rPr>
              <w:t>4</w:t>
            </w:r>
          </w:p>
        </w:tc>
        <w:tc>
          <w:tcPr>
            <w:tcW w:w="1339" w:type="dxa"/>
          </w:tcPr>
          <w:p w14:paraId="6651EBC8"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14:paraId="6FCF4D11" w14:textId="77777777" w:rsidR="003166F5" w:rsidRPr="00F67469" w:rsidRDefault="00037955" w:rsidP="001C0A50">
            <w:pPr>
              <w:pStyle w:val="111"/>
              <w:numPr>
                <w:ilvl w:val="0"/>
                <w:numId w:val="0"/>
              </w:numPr>
              <w:spacing w:line="240" w:lineRule="auto"/>
              <w:rPr>
                <w:sz w:val="16"/>
                <w:szCs w:val="16"/>
              </w:rPr>
            </w:pPr>
            <w:r w:rsidRPr="00037955">
              <w:rPr>
                <w:sz w:val="16"/>
                <w:szCs w:val="16"/>
              </w:rPr>
              <w:t>Информация о судебных решениях, признающих участника закупки не исполнившим или не надлежаще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14:paraId="7ECC7737" w14:textId="77777777" w:rsidR="003166F5" w:rsidRPr="00F67469" w:rsidRDefault="003166F5" w:rsidP="001C0A50">
            <w:pPr>
              <w:pStyle w:val="111"/>
              <w:numPr>
                <w:ilvl w:val="0"/>
                <w:numId w:val="0"/>
              </w:numPr>
              <w:spacing w:line="240" w:lineRule="auto"/>
              <w:rPr>
                <w:sz w:val="16"/>
                <w:szCs w:val="16"/>
              </w:rPr>
            </w:pPr>
            <w:r w:rsidRPr="00F67469">
              <w:rPr>
                <w:sz w:val="16"/>
                <w:szCs w:val="16"/>
              </w:rPr>
              <w:t>Имеются</w:t>
            </w:r>
          </w:p>
        </w:tc>
        <w:tc>
          <w:tcPr>
            <w:tcW w:w="1843" w:type="dxa"/>
          </w:tcPr>
          <w:p w14:paraId="05066482" w14:textId="77777777" w:rsidR="003166F5" w:rsidRPr="00F67469" w:rsidRDefault="003166F5" w:rsidP="001C0A50">
            <w:pPr>
              <w:pStyle w:val="111"/>
              <w:numPr>
                <w:ilvl w:val="0"/>
                <w:numId w:val="0"/>
              </w:numPr>
              <w:spacing w:line="240" w:lineRule="auto"/>
              <w:rPr>
                <w:sz w:val="16"/>
                <w:szCs w:val="16"/>
              </w:rPr>
            </w:pPr>
            <w:r w:rsidRPr="00F67469">
              <w:rPr>
                <w:sz w:val="16"/>
                <w:szCs w:val="16"/>
              </w:rPr>
              <w:t>Отсутствуют</w:t>
            </w:r>
          </w:p>
        </w:tc>
        <w:tc>
          <w:tcPr>
            <w:tcW w:w="3969" w:type="dxa"/>
          </w:tcPr>
          <w:p w14:paraId="614A7583" w14:textId="77777777" w:rsidR="003166F5" w:rsidRPr="00F67469" w:rsidRDefault="003166F5" w:rsidP="001C0A50">
            <w:pPr>
              <w:pStyle w:val="111"/>
              <w:numPr>
                <w:ilvl w:val="0"/>
                <w:numId w:val="0"/>
              </w:numPr>
              <w:spacing w:line="240" w:lineRule="auto"/>
              <w:rPr>
                <w:sz w:val="16"/>
                <w:szCs w:val="16"/>
              </w:rPr>
            </w:pPr>
            <w:r w:rsidRPr="00F67469">
              <w:rPr>
                <w:sz w:val="16"/>
                <w:szCs w:val="16"/>
              </w:rPr>
              <w:t xml:space="preserve">Наличие судебных решений </w:t>
            </w:r>
            <w:proofErr w:type="gramStart"/>
            <w:r w:rsidRPr="00F67469">
              <w:rPr>
                <w:sz w:val="16"/>
                <w:szCs w:val="16"/>
              </w:rPr>
              <w:t>–  0</w:t>
            </w:r>
            <w:proofErr w:type="gramEnd"/>
            <w:r w:rsidRPr="00F67469">
              <w:rPr>
                <w:sz w:val="16"/>
                <w:szCs w:val="16"/>
              </w:rPr>
              <w:t xml:space="preserve"> баллов;</w:t>
            </w:r>
          </w:p>
          <w:p w14:paraId="008B1BD4" w14:textId="77777777" w:rsidR="003166F5" w:rsidRPr="00F67469" w:rsidRDefault="003166F5" w:rsidP="001C0A50">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14:paraId="73B74371" w14:textId="33F54972" w:rsidR="003166F5" w:rsidRPr="00F67469" w:rsidRDefault="00A46C8D" w:rsidP="001C0A50">
            <w:pPr>
              <w:pStyle w:val="111"/>
              <w:numPr>
                <w:ilvl w:val="0"/>
                <w:numId w:val="0"/>
              </w:numPr>
              <w:spacing w:line="240" w:lineRule="auto"/>
              <w:rPr>
                <w:sz w:val="16"/>
                <w:szCs w:val="16"/>
              </w:rPr>
            </w:pPr>
            <w:r>
              <w:rPr>
                <w:sz w:val="16"/>
                <w:szCs w:val="16"/>
              </w:rPr>
              <w:t>1</w:t>
            </w:r>
          </w:p>
        </w:tc>
      </w:tr>
      <w:tr w:rsidR="003166F5" w:rsidRPr="0029043D" w14:paraId="632AD7EE" w14:textId="77777777" w:rsidTr="001C0A50">
        <w:tc>
          <w:tcPr>
            <w:tcW w:w="360" w:type="dxa"/>
          </w:tcPr>
          <w:p w14:paraId="0AAB6A40" w14:textId="77777777" w:rsidR="003166F5" w:rsidRPr="00F67469" w:rsidRDefault="003166F5" w:rsidP="001C0A50">
            <w:pPr>
              <w:pStyle w:val="111"/>
              <w:numPr>
                <w:ilvl w:val="0"/>
                <w:numId w:val="0"/>
              </w:numPr>
              <w:rPr>
                <w:sz w:val="16"/>
                <w:szCs w:val="16"/>
              </w:rPr>
            </w:pPr>
            <w:r w:rsidRPr="00F67469">
              <w:rPr>
                <w:sz w:val="16"/>
                <w:szCs w:val="16"/>
              </w:rPr>
              <w:t>5</w:t>
            </w:r>
          </w:p>
        </w:tc>
        <w:tc>
          <w:tcPr>
            <w:tcW w:w="1339" w:type="dxa"/>
          </w:tcPr>
          <w:p w14:paraId="6D17D231"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45E7A3CD" w14:textId="77777777" w:rsidR="003166F5" w:rsidRPr="00F67469" w:rsidRDefault="003166F5" w:rsidP="001C0A50">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6283CF01" w14:textId="77777777" w:rsidR="003166F5" w:rsidRPr="00F55605" w:rsidRDefault="00F55605" w:rsidP="001C0A50">
            <w:pPr>
              <w:pStyle w:val="111"/>
              <w:numPr>
                <w:ilvl w:val="0"/>
                <w:numId w:val="0"/>
              </w:numPr>
              <w:spacing w:line="240" w:lineRule="auto"/>
              <w:rPr>
                <w:sz w:val="16"/>
                <w:szCs w:val="16"/>
                <w:lang w:val="en-US"/>
              </w:rPr>
            </w:pPr>
            <w:r>
              <w:rPr>
                <w:sz w:val="16"/>
                <w:szCs w:val="16"/>
                <w:lang w:val="en-US"/>
              </w:rPr>
              <w:t>0</w:t>
            </w:r>
          </w:p>
        </w:tc>
        <w:tc>
          <w:tcPr>
            <w:tcW w:w="1843" w:type="dxa"/>
          </w:tcPr>
          <w:p w14:paraId="75A949E7" w14:textId="77777777" w:rsidR="003166F5" w:rsidRPr="00F67469" w:rsidRDefault="003166F5" w:rsidP="001C0A50">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B315D6">
              <w:rPr>
                <w:noProof/>
                <w:sz w:val="16"/>
                <w:szCs w:val="16"/>
              </w:rPr>
              <w:t>«Максимальное_колво_рассматриваемых_дого»</w:t>
            </w:r>
            <w:r>
              <w:rPr>
                <w:sz w:val="16"/>
                <w:szCs w:val="16"/>
              </w:rPr>
              <w:fldChar w:fldCharType="end"/>
            </w:r>
          </w:p>
        </w:tc>
        <w:tc>
          <w:tcPr>
            <w:tcW w:w="3969" w:type="dxa"/>
          </w:tcPr>
          <w:p w14:paraId="7A851C60" w14:textId="77777777" w:rsidR="003166F5" w:rsidRPr="00F67469" w:rsidRDefault="003166F5" w:rsidP="001C0A50">
            <w:pPr>
              <w:pStyle w:val="119"/>
              <w:numPr>
                <w:ilvl w:val="0"/>
                <w:numId w:val="0"/>
              </w:numPr>
              <w:spacing w:line="240" w:lineRule="auto"/>
              <w:rPr>
                <w:sz w:val="16"/>
                <w:szCs w:val="16"/>
                <w:lang w:val="en-US"/>
              </w:rPr>
            </w:pPr>
            <w:bookmarkStart w:id="25" w:name="_Toc73527261"/>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25"/>
          </w:p>
          <w:p w14:paraId="5F9E79A5" w14:textId="77777777" w:rsidR="003166F5" w:rsidRPr="00F67469" w:rsidRDefault="003166F5" w:rsidP="001C0A50">
            <w:pPr>
              <w:pStyle w:val="119"/>
              <w:numPr>
                <w:ilvl w:val="0"/>
                <w:numId w:val="0"/>
              </w:numPr>
              <w:spacing w:line="240" w:lineRule="auto"/>
              <w:rPr>
                <w:sz w:val="16"/>
                <w:szCs w:val="16"/>
              </w:rPr>
            </w:pPr>
            <w:bookmarkStart w:id="26" w:name="_Toc73527262"/>
            <w:proofErr w:type="spellStart"/>
            <w:r w:rsidRPr="00F67469">
              <w:rPr>
                <w:sz w:val="16"/>
                <w:szCs w:val="16"/>
              </w:rPr>
              <w:t>Rk</w:t>
            </w:r>
            <w:proofErr w:type="spellEnd"/>
            <w:r w:rsidRPr="00F67469">
              <w:rPr>
                <w:sz w:val="16"/>
                <w:szCs w:val="16"/>
              </w:rPr>
              <w:t>— рейтинг заявки относительно критерия,</w:t>
            </w:r>
            <w:bookmarkEnd w:id="26"/>
          </w:p>
          <w:p w14:paraId="5DADA900" w14:textId="77777777" w:rsidR="003166F5" w:rsidRPr="00F67469" w:rsidRDefault="003166F5" w:rsidP="001C0A50">
            <w:pPr>
              <w:pStyle w:val="119"/>
              <w:numPr>
                <w:ilvl w:val="0"/>
                <w:numId w:val="0"/>
              </w:numPr>
              <w:spacing w:line="240" w:lineRule="auto"/>
              <w:rPr>
                <w:sz w:val="16"/>
                <w:szCs w:val="16"/>
              </w:rPr>
            </w:pPr>
            <w:bookmarkStart w:id="27" w:name="_Toc73527263"/>
            <w:proofErr w:type="spellStart"/>
            <w:r w:rsidRPr="00F67469">
              <w:rPr>
                <w:sz w:val="16"/>
                <w:szCs w:val="16"/>
              </w:rPr>
              <w:t>Wk</w:t>
            </w:r>
            <w:proofErr w:type="spellEnd"/>
            <w:r w:rsidRPr="00F67469">
              <w:rPr>
                <w:sz w:val="16"/>
                <w:szCs w:val="16"/>
              </w:rPr>
              <w:t>— вес критерия,</w:t>
            </w:r>
            <w:bookmarkEnd w:id="27"/>
          </w:p>
          <w:p w14:paraId="6A393AB7" w14:textId="77777777" w:rsidR="003166F5" w:rsidRPr="00F67469" w:rsidRDefault="003166F5" w:rsidP="001C0A50">
            <w:pPr>
              <w:pStyle w:val="119"/>
              <w:numPr>
                <w:ilvl w:val="0"/>
                <w:numId w:val="0"/>
              </w:numPr>
              <w:spacing w:line="240" w:lineRule="auto"/>
              <w:rPr>
                <w:sz w:val="16"/>
                <w:szCs w:val="16"/>
              </w:rPr>
            </w:pPr>
            <w:bookmarkStart w:id="28" w:name="_Toc73527264"/>
            <w:proofErr w:type="spellStart"/>
            <w:r w:rsidRPr="00F67469">
              <w:rPr>
                <w:sz w:val="16"/>
                <w:szCs w:val="16"/>
              </w:rPr>
              <w:t>Lk</w:t>
            </w:r>
            <w:proofErr w:type="spellEnd"/>
            <w:r w:rsidRPr="00F67469">
              <w:rPr>
                <w:sz w:val="16"/>
                <w:szCs w:val="16"/>
              </w:rPr>
              <w:t>— предельное оцениваемое предложение (состояние),</w:t>
            </w:r>
            <w:bookmarkEnd w:id="28"/>
          </w:p>
          <w:p w14:paraId="308E76E4" w14:textId="77777777" w:rsidR="003166F5" w:rsidRPr="00F67469" w:rsidRDefault="003166F5" w:rsidP="001C0A50">
            <w:pPr>
              <w:pStyle w:val="119"/>
              <w:numPr>
                <w:ilvl w:val="0"/>
                <w:numId w:val="0"/>
              </w:numPr>
              <w:spacing w:line="240" w:lineRule="auto"/>
              <w:rPr>
                <w:sz w:val="16"/>
                <w:szCs w:val="16"/>
              </w:rPr>
            </w:pPr>
            <w:bookmarkStart w:id="29" w:name="_Toc73527265"/>
            <w:proofErr w:type="spellStart"/>
            <w:r w:rsidRPr="00F67469">
              <w:rPr>
                <w:sz w:val="16"/>
                <w:szCs w:val="16"/>
              </w:rPr>
              <w:t>Ok</w:t>
            </w:r>
            <w:proofErr w:type="spellEnd"/>
            <w:r w:rsidRPr="00F67469">
              <w:rPr>
                <w:sz w:val="16"/>
                <w:szCs w:val="16"/>
              </w:rPr>
              <w:t>— оцениваемое предложение (состояние) участника,</w:t>
            </w:r>
            <w:bookmarkEnd w:id="29"/>
          </w:p>
          <w:p w14:paraId="6473DEB2" w14:textId="77777777" w:rsidR="003166F5" w:rsidRPr="00F67469" w:rsidRDefault="003166F5" w:rsidP="001C0A50">
            <w:pPr>
              <w:pStyle w:val="119"/>
              <w:numPr>
                <w:ilvl w:val="0"/>
                <w:numId w:val="0"/>
              </w:numPr>
              <w:spacing w:line="240" w:lineRule="auto"/>
              <w:rPr>
                <w:sz w:val="16"/>
                <w:szCs w:val="16"/>
              </w:rPr>
            </w:pPr>
            <w:bookmarkStart w:id="30" w:name="_Toc73527266"/>
            <w:proofErr w:type="spellStart"/>
            <w:r w:rsidRPr="00F67469">
              <w:rPr>
                <w:sz w:val="16"/>
                <w:szCs w:val="16"/>
              </w:rPr>
              <w:t>Tk</w:t>
            </w:r>
            <w:proofErr w:type="spellEnd"/>
            <w:r w:rsidRPr="00F67469">
              <w:rPr>
                <w:sz w:val="16"/>
                <w:szCs w:val="16"/>
              </w:rPr>
              <w:t>— предпочитаемое оцениваемое предложение (состояние)</w:t>
            </w:r>
            <w:bookmarkEnd w:id="30"/>
          </w:p>
        </w:tc>
        <w:tc>
          <w:tcPr>
            <w:tcW w:w="1095" w:type="dxa"/>
          </w:tcPr>
          <w:p w14:paraId="4C3332A6" w14:textId="3E45264C" w:rsidR="003166F5" w:rsidRPr="00F67469" w:rsidRDefault="00A46C8D" w:rsidP="001C0A50">
            <w:pPr>
              <w:pStyle w:val="111"/>
              <w:numPr>
                <w:ilvl w:val="0"/>
                <w:numId w:val="0"/>
              </w:numPr>
              <w:spacing w:line="240" w:lineRule="auto"/>
              <w:rPr>
                <w:sz w:val="16"/>
                <w:szCs w:val="16"/>
              </w:rPr>
            </w:pPr>
            <w:r>
              <w:rPr>
                <w:sz w:val="16"/>
                <w:szCs w:val="16"/>
              </w:rPr>
              <w:t>2</w:t>
            </w:r>
          </w:p>
        </w:tc>
      </w:tr>
      <w:tr w:rsidR="003166F5" w:rsidRPr="0029043D" w14:paraId="1D89B974" w14:textId="77777777" w:rsidTr="001C0A50">
        <w:tc>
          <w:tcPr>
            <w:tcW w:w="360" w:type="dxa"/>
          </w:tcPr>
          <w:p w14:paraId="7DAAA631" w14:textId="77777777" w:rsidR="003166F5" w:rsidRPr="00F67469" w:rsidRDefault="003166F5" w:rsidP="001C0A50">
            <w:pPr>
              <w:pStyle w:val="111"/>
              <w:numPr>
                <w:ilvl w:val="0"/>
                <w:numId w:val="0"/>
              </w:numPr>
              <w:rPr>
                <w:sz w:val="16"/>
                <w:szCs w:val="16"/>
              </w:rPr>
            </w:pPr>
            <w:r w:rsidRPr="00F67469">
              <w:rPr>
                <w:sz w:val="16"/>
                <w:szCs w:val="16"/>
              </w:rPr>
              <w:t>6</w:t>
            </w:r>
          </w:p>
        </w:tc>
        <w:tc>
          <w:tcPr>
            <w:tcW w:w="1339" w:type="dxa"/>
          </w:tcPr>
          <w:p w14:paraId="16B692C0"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Суммарная</w:t>
            </w:r>
            <w:proofErr w:type="spellEnd"/>
            <w:r w:rsidRPr="00F67469">
              <w:rPr>
                <w:sz w:val="16"/>
                <w:szCs w:val="16"/>
                <w:lang w:val="en-US"/>
              </w:rPr>
              <w:t xml:space="preserve"> </w:t>
            </w:r>
            <w:proofErr w:type="spellStart"/>
            <w:r w:rsidRPr="00F67469">
              <w:rPr>
                <w:sz w:val="16"/>
                <w:szCs w:val="16"/>
                <w:lang w:val="en-US"/>
              </w:rPr>
              <w:t>цена</w:t>
            </w:r>
            <w:proofErr w:type="spellEnd"/>
            <w:r w:rsidRPr="00F67469">
              <w:rPr>
                <w:sz w:val="16"/>
                <w:szCs w:val="16"/>
                <w:lang w:val="en-US"/>
              </w:rPr>
              <w:t xml:space="preserve"> </w:t>
            </w:r>
            <w:proofErr w:type="spellStart"/>
            <w:r w:rsidRPr="00F67469">
              <w:rPr>
                <w:sz w:val="16"/>
                <w:szCs w:val="16"/>
                <w:lang w:val="en-US"/>
              </w:rPr>
              <w:t>аналогичных</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7528876B" w14:textId="77777777" w:rsidR="003166F5" w:rsidRPr="00F67469" w:rsidRDefault="003166F5" w:rsidP="001C0A50">
            <w:pPr>
              <w:pStyle w:val="111"/>
              <w:numPr>
                <w:ilvl w:val="0"/>
                <w:numId w:val="0"/>
              </w:numPr>
              <w:spacing w:line="240" w:lineRule="auto"/>
              <w:rPr>
                <w:sz w:val="16"/>
                <w:szCs w:val="16"/>
              </w:rPr>
            </w:pPr>
            <w:r w:rsidRPr="00F67469">
              <w:rPr>
                <w:sz w:val="16"/>
                <w:szCs w:val="16"/>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2EE01280" w14:textId="77777777" w:rsidR="003166F5" w:rsidRPr="00F67469" w:rsidRDefault="003166F5" w:rsidP="001C0A50">
            <w:pPr>
              <w:pStyle w:val="111"/>
              <w:numPr>
                <w:ilvl w:val="0"/>
                <w:numId w:val="0"/>
              </w:numPr>
              <w:spacing w:line="240" w:lineRule="auto"/>
              <w:rPr>
                <w:sz w:val="16"/>
                <w:szCs w:val="16"/>
              </w:rPr>
            </w:pPr>
            <w:r w:rsidRPr="00F67469">
              <w:rPr>
                <w:sz w:val="16"/>
                <w:szCs w:val="16"/>
              </w:rPr>
              <w:t xml:space="preserve"> 1рубль </w:t>
            </w:r>
          </w:p>
          <w:p w14:paraId="65329170" w14:textId="77777777" w:rsidR="003166F5" w:rsidRPr="00F67469" w:rsidRDefault="003166F5" w:rsidP="001C0A50">
            <w:pPr>
              <w:rPr>
                <w:sz w:val="16"/>
                <w:szCs w:val="16"/>
                <w:lang w:eastAsia="ru-RU"/>
              </w:rPr>
            </w:pPr>
          </w:p>
          <w:p w14:paraId="600266D4" w14:textId="77777777" w:rsidR="003166F5" w:rsidRPr="00F67469" w:rsidRDefault="003166F5" w:rsidP="001C0A50">
            <w:pPr>
              <w:rPr>
                <w:sz w:val="16"/>
                <w:szCs w:val="16"/>
                <w:lang w:eastAsia="ru-RU"/>
              </w:rPr>
            </w:pPr>
          </w:p>
        </w:tc>
        <w:tc>
          <w:tcPr>
            <w:tcW w:w="1843" w:type="dxa"/>
          </w:tcPr>
          <w:p w14:paraId="572FB77E" w14:textId="77777777" w:rsidR="003166F5" w:rsidRPr="00F67469" w:rsidRDefault="003166F5" w:rsidP="001C0A50">
            <w:pPr>
              <w:pStyle w:val="111"/>
              <w:numPr>
                <w:ilvl w:val="0"/>
                <w:numId w:val="0"/>
              </w:numPr>
              <w:spacing w:line="240" w:lineRule="auto"/>
              <w:rPr>
                <w:sz w:val="16"/>
                <w:szCs w:val="16"/>
              </w:rPr>
            </w:pPr>
            <w:proofErr w:type="gramStart"/>
            <w:r w:rsidRPr="00F67469">
              <w:rPr>
                <w:sz w:val="16"/>
                <w:szCs w:val="16"/>
              </w:rPr>
              <w:t>Количество рассматриваемых договоров</w:t>
            </w:r>
            <w:proofErr w:type="gramEnd"/>
            <w:r w:rsidRPr="00F67469">
              <w:rPr>
                <w:sz w:val="16"/>
                <w:szCs w:val="16"/>
              </w:rPr>
              <w:t xml:space="preserve"> умноженное на НМЦД</w:t>
            </w:r>
          </w:p>
        </w:tc>
        <w:tc>
          <w:tcPr>
            <w:tcW w:w="3969" w:type="dxa"/>
          </w:tcPr>
          <w:p w14:paraId="5C9F4CDD" w14:textId="77777777" w:rsidR="003166F5" w:rsidRPr="00F67469" w:rsidRDefault="003166F5" w:rsidP="001C0A50">
            <w:pPr>
              <w:pStyle w:val="119"/>
              <w:numPr>
                <w:ilvl w:val="0"/>
                <w:numId w:val="0"/>
              </w:numPr>
              <w:spacing w:line="240" w:lineRule="auto"/>
              <w:rPr>
                <w:sz w:val="16"/>
                <w:szCs w:val="16"/>
                <w:lang w:val="en-US"/>
              </w:rPr>
            </w:pPr>
            <w:bookmarkStart w:id="31" w:name="_Toc73527267"/>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31"/>
          </w:p>
          <w:p w14:paraId="6654B04C" w14:textId="77777777" w:rsidR="003166F5" w:rsidRPr="00F67469" w:rsidRDefault="003166F5" w:rsidP="001C0A50">
            <w:pPr>
              <w:pStyle w:val="119"/>
              <w:numPr>
                <w:ilvl w:val="0"/>
                <w:numId w:val="0"/>
              </w:numPr>
              <w:spacing w:line="240" w:lineRule="auto"/>
              <w:rPr>
                <w:sz w:val="16"/>
                <w:szCs w:val="16"/>
              </w:rPr>
            </w:pPr>
            <w:bookmarkStart w:id="32" w:name="_Toc73527268"/>
            <w:proofErr w:type="spellStart"/>
            <w:r w:rsidRPr="00F67469">
              <w:rPr>
                <w:sz w:val="16"/>
                <w:szCs w:val="16"/>
              </w:rPr>
              <w:t>Rk</w:t>
            </w:r>
            <w:proofErr w:type="spellEnd"/>
            <w:r w:rsidRPr="00F67469">
              <w:rPr>
                <w:sz w:val="16"/>
                <w:szCs w:val="16"/>
              </w:rPr>
              <w:t>— рейтинг заявки относительно критерия,</w:t>
            </w:r>
            <w:bookmarkEnd w:id="32"/>
          </w:p>
          <w:p w14:paraId="59FC30AB" w14:textId="77777777" w:rsidR="003166F5" w:rsidRPr="00F67469" w:rsidRDefault="003166F5" w:rsidP="001C0A50">
            <w:pPr>
              <w:pStyle w:val="119"/>
              <w:numPr>
                <w:ilvl w:val="0"/>
                <w:numId w:val="0"/>
              </w:numPr>
              <w:spacing w:line="240" w:lineRule="auto"/>
              <w:rPr>
                <w:sz w:val="16"/>
                <w:szCs w:val="16"/>
              </w:rPr>
            </w:pPr>
            <w:bookmarkStart w:id="33" w:name="_Toc73527269"/>
            <w:proofErr w:type="spellStart"/>
            <w:r w:rsidRPr="00F67469">
              <w:rPr>
                <w:sz w:val="16"/>
                <w:szCs w:val="16"/>
              </w:rPr>
              <w:t>Wk</w:t>
            </w:r>
            <w:proofErr w:type="spellEnd"/>
            <w:r w:rsidRPr="00F67469">
              <w:rPr>
                <w:sz w:val="16"/>
                <w:szCs w:val="16"/>
              </w:rPr>
              <w:t>— вес критерия,</w:t>
            </w:r>
            <w:bookmarkEnd w:id="33"/>
          </w:p>
          <w:p w14:paraId="3AE400E4" w14:textId="77777777" w:rsidR="003166F5" w:rsidRPr="00F67469" w:rsidRDefault="003166F5" w:rsidP="001C0A50">
            <w:pPr>
              <w:pStyle w:val="119"/>
              <w:numPr>
                <w:ilvl w:val="0"/>
                <w:numId w:val="0"/>
              </w:numPr>
              <w:spacing w:line="240" w:lineRule="auto"/>
              <w:rPr>
                <w:sz w:val="16"/>
                <w:szCs w:val="16"/>
              </w:rPr>
            </w:pPr>
            <w:bookmarkStart w:id="34" w:name="_Toc73527270"/>
            <w:proofErr w:type="spellStart"/>
            <w:r w:rsidRPr="00F67469">
              <w:rPr>
                <w:sz w:val="16"/>
                <w:szCs w:val="16"/>
              </w:rPr>
              <w:t>Lk</w:t>
            </w:r>
            <w:proofErr w:type="spellEnd"/>
            <w:r w:rsidRPr="00F67469">
              <w:rPr>
                <w:sz w:val="16"/>
                <w:szCs w:val="16"/>
              </w:rPr>
              <w:t>— предельное оцениваемое предложение (состояние),</w:t>
            </w:r>
            <w:bookmarkEnd w:id="34"/>
          </w:p>
          <w:p w14:paraId="5802EC77" w14:textId="77777777" w:rsidR="003166F5" w:rsidRPr="00F67469" w:rsidRDefault="003166F5" w:rsidP="001C0A50">
            <w:pPr>
              <w:pStyle w:val="119"/>
              <w:numPr>
                <w:ilvl w:val="0"/>
                <w:numId w:val="0"/>
              </w:numPr>
              <w:spacing w:line="240" w:lineRule="auto"/>
              <w:rPr>
                <w:sz w:val="16"/>
                <w:szCs w:val="16"/>
              </w:rPr>
            </w:pPr>
            <w:bookmarkStart w:id="35" w:name="_Toc73527271"/>
            <w:proofErr w:type="spellStart"/>
            <w:r w:rsidRPr="00F67469">
              <w:rPr>
                <w:sz w:val="16"/>
                <w:szCs w:val="16"/>
              </w:rPr>
              <w:t>Ok</w:t>
            </w:r>
            <w:proofErr w:type="spellEnd"/>
            <w:r w:rsidRPr="00F67469">
              <w:rPr>
                <w:sz w:val="16"/>
                <w:szCs w:val="16"/>
              </w:rPr>
              <w:t>— оцениваемое предложение (состояние) участника,</w:t>
            </w:r>
            <w:bookmarkEnd w:id="35"/>
          </w:p>
          <w:p w14:paraId="03366F92" w14:textId="77777777" w:rsidR="003166F5" w:rsidRPr="00F67469" w:rsidRDefault="003166F5" w:rsidP="001C0A50">
            <w:pPr>
              <w:pStyle w:val="111"/>
              <w:numPr>
                <w:ilvl w:val="0"/>
                <w:numId w:val="0"/>
              </w:numPr>
              <w:spacing w:line="240" w:lineRule="auto"/>
              <w:rPr>
                <w:sz w:val="16"/>
                <w:szCs w:val="16"/>
              </w:rPr>
            </w:pPr>
            <w:proofErr w:type="spellStart"/>
            <w:r w:rsidRPr="00F67469">
              <w:rPr>
                <w:sz w:val="16"/>
                <w:szCs w:val="16"/>
              </w:rPr>
              <w:t>Tk</w:t>
            </w:r>
            <w:proofErr w:type="spellEnd"/>
            <w:r w:rsidRPr="00F67469">
              <w:rPr>
                <w:sz w:val="16"/>
                <w:szCs w:val="16"/>
              </w:rPr>
              <w:t>— предпочитаемое оцениваемое предложение (состояние)</w:t>
            </w:r>
          </w:p>
        </w:tc>
        <w:tc>
          <w:tcPr>
            <w:tcW w:w="1095" w:type="dxa"/>
          </w:tcPr>
          <w:p w14:paraId="5A62DB73" w14:textId="560E3B10" w:rsidR="003166F5" w:rsidRPr="00F67469" w:rsidRDefault="00A46C8D" w:rsidP="001C0A50">
            <w:pPr>
              <w:pStyle w:val="111"/>
              <w:numPr>
                <w:ilvl w:val="0"/>
                <w:numId w:val="0"/>
              </w:numPr>
              <w:spacing w:line="240" w:lineRule="auto"/>
              <w:rPr>
                <w:sz w:val="16"/>
                <w:szCs w:val="16"/>
              </w:rPr>
            </w:pPr>
            <w:r>
              <w:rPr>
                <w:sz w:val="16"/>
                <w:szCs w:val="16"/>
              </w:rPr>
              <w:t>1</w:t>
            </w:r>
          </w:p>
        </w:tc>
      </w:tr>
      <w:tr w:rsidR="003166F5" w:rsidRPr="0029043D" w14:paraId="36BF7633" w14:textId="77777777" w:rsidTr="001C0A50">
        <w:tc>
          <w:tcPr>
            <w:tcW w:w="360" w:type="dxa"/>
          </w:tcPr>
          <w:p w14:paraId="479C461F" w14:textId="77777777" w:rsidR="003166F5" w:rsidRPr="00F67469" w:rsidRDefault="003166F5" w:rsidP="001C0A50">
            <w:pPr>
              <w:pStyle w:val="111"/>
              <w:numPr>
                <w:ilvl w:val="0"/>
                <w:numId w:val="0"/>
              </w:numPr>
              <w:rPr>
                <w:sz w:val="16"/>
                <w:szCs w:val="16"/>
              </w:rPr>
            </w:pPr>
            <w:r w:rsidRPr="00F67469">
              <w:rPr>
                <w:sz w:val="16"/>
                <w:szCs w:val="16"/>
              </w:rPr>
              <w:lastRenderedPageBreak/>
              <w:t>7</w:t>
            </w:r>
          </w:p>
        </w:tc>
        <w:tc>
          <w:tcPr>
            <w:tcW w:w="1339" w:type="dxa"/>
          </w:tcPr>
          <w:p w14:paraId="513AE8D4"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Прохождение</w:t>
            </w:r>
            <w:proofErr w:type="spellEnd"/>
            <w:r w:rsidRPr="00F67469">
              <w:rPr>
                <w:sz w:val="16"/>
                <w:szCs w:val="16"/>
                <w:lang w:val="en-US"/>
              </w:rPr>
              <w:t xml:space="preserve"> </w:t>
            </w:r>
            <w:proofErr w:type="spellStart"/>
            <w:r w:rsidRPr="00F67469">
              <w:rPr>
                <w:sz w:val="16"/>
                <w:szCs w:val="16"/>
                <w:lang w:val="en-US"/>
              </w:rPr>
              <w:t>технического</w:t>
            </w:r>
            <w:proofErr w:type="spellEnd"/>
            <w:r w:rsidRPr="00F67469">
              <w:rPr>
                <w:sz w:val="16"/>
                <w:szCs w:val="16"/>
                <w:lang w:val="en-US"/>
              </w:rPr>
              <w:t xml:space="preserve"> </w:t>
            </w:r>
            <w:proofErr w:type="spellStart"/>
            <w:r w:rsidRPr="00F67469">
              <w:rPr>
                <w:sz w:val="16"/>
                <w:szCs w:val="16"/>
                <w:lang w:val="en-US"/>
              </w:rPr>
              <w:t>аудита</w:t>
            </w:r>
            <w:proofErr w:type="spellEnd"/>
          </w:p>
        </w:tc>
        <w:tc>
          <w:tcPr>
            <w:tcW w:w="4539" w:type="dxa"/>
          </w:tcPr>
          <w:p w14:paraId="5C02F77D" w14:textId="77777777" w:rsidR="003166F5" w:rsidRPr="00F67469" w:rsidRDefault="003166F5" w:rsidP="001C0A50">
            <w:pPr>
              <w:pStyle w:val="111"/>
              <w:numPr>
                <w:ilvl w:val="0"/>
                <w:numId w:val="0"/>
              </w:numPr>
              <w:spacing w:line="240" w:lineRule="auto"/>
              <w:rPr>
                <w:sz w:val="16"/>
                <w:szCs w:val="16"/>
              </w:rPr>
            </w:pPr>
            <w:r w:rsidRPr="00F67469">
              <w:rPr>
                <w:sz w:val="16"/>
                <w:szCs w:val="16"/>
              </w:rPr>
              <w:t>Прохождение технического аудита (наличие заключения о прохождении технического аудита)</w:t>
            </w:r>
          </w:p>
        </w:tc>
        <w:tc>
          <w:tcPr>
            <w:tcW w:w="2126" w:type="dxa"/>
          </w:tcPr>
          <w:p w14:paraId="78DD5484" w14:textId="77777777" w:rsidR="003166F5" w:rsidRPr="00F67469" w:rsidRDefault="003166F5" w:rsidP="001C0A50">
            <w:pPr>
              <w:pStyle w:val="111"/>
              <w:numPr>
                <w:ilvl w:val="0"/>
                <w:numId w:val="0"/>
              </w:numPr>
              <w:spacing w:line="240" w:lineRule="auto"/>
              <w:rPr>
                <w:sz w:val="16"/>
                <w:szCs w:val="16"/>
              </w:rPr>
            </w:pPr>
            <w:r w:rsidRPr="00F67469">
              <w:rPr>
                <w:sz w:val="16"/>
                <w:szCs w:val="16"/>
              </w:rPr>
              <w:t>Нет</w:t>
            </w:r>
          </w:p>
        </w:tc>
        <w:tc>
          <w:tcPr>
            <w:tcW w:w="1843" w:type="dxa"/>
          </w:tcPr>
          <w:p w14:paraId="5E00518C" w14:textId="77777777" w:rsidR="003166F5" w:rsidRPr="00F67469" w:rsidRDefault="003166F5" w:rsidP="001C0A50">
            <w:pPr>
              <w:pStyle w:val="111"/>
              <w:numPr>
                <w:ilvl w:val="0"/>
                <w:numId w:val="0"/>
              </w:numPr>
              <w:spacing w:line="240" w:lineRule="auto"/>
              <w:rPr>
                <w:sz w:val="16"/>
                <w:szCs w:val="16"/>
              </w:rPr>
            </w:pPr>
            <w:r w:rsidRPr="00F67469">
              <w:rPr>
                <w:sz w:val="16"/>
                <w:szCs w:val="16"/>
              </w:rPr>
              <w:t>Да</w:t>
            </w:r>
          </w:p>
        </w:tc>
        <w:tc>
          <w:tcPr>
            <w:tcW w:w="3969" w:type="dxa"/>
          </w:tcPr>
          <w:p w14:paraId="4D4562F7" w14:textId="77777777" w:rsidR="003166F5" w:rsidRPr="00F67469" w:rsidRDefault="003166F5" w:rsidP="001C0A50">
            <w:pPr>
              <w:pStyle w:val="111"/>
              <w:numPr>
                <w:ilvl w:val="0"/>
                <w:numId w:val="0"/>
              </w:numPr>
              <w:spacing w:line="240" w:lineRule="auto"/>
              <w:rPr>
                <w:sz w:val="16"/>
                <w:szCs w:val="16"/>
              </w:rPr>
            </w:pPr>
            <w:r w:rsidRPr="00F67469">
              <w:rPr>
                <w:sz w:val="16"/>
                <w:szCs w:val="16"/>
              </w:rPr>
              <w:t>Наличие – рейтинг = вес критерия;</w:t>
            </w:r>
          </w:p>
          <w:p w14:paraId="79F28846" w14:textId="77777777" w:rsidR="003166F5" w:rsidRPr="00F67469" w:rsidRDefault="003166F5" w:rsidP="001C0A50">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6862F0DE" w14:textId="4B82C5CE" w:rsidR="003166F5" w:rsidRPr="00F67469" w:rsidRDefault="00A46C8D" w:rsidP="001C0A50">
            <w:pPr>
              <w:pStyle w:val="111"/>
              <w:numPr>
                <w:ilvl w:val="0"/>
                <w:numId w:val="0"/>
              </w:numPr>
              <w:spacing w:line="240" w:lineRule="auto"/>
              <w:rPr>
                <w:sz w:val="16"/>
                <w:szCs w:val="16"/>
              </w:rPr>
            </w:pPr>
            <w:r>
              <w:rPr>
                <w:sz w:val="16"/>
                <w:szCs w:val="16"/>
              </w:rPr>
              <w:t>0</w:t>
            </w:r>
          </w:p>
        </w:tc>
      </w:tr>
      <w:tr w:rsidR="003166F5" w:rsidRPr="0029043D" w14:paraId="4F4E33AE" w14:textId="77777777" w:rsidTr="001C0A50">
        <w:tc>
          <w:tcPr>
            <w:tcW w:w="360" w:type="dxa"/>
          </w:tcPr>
          <w:p w14:paraId="6A265E89" w14:textId="77777777" w:rsidR="003166F5" w:rsidRPr="00F67469" w:rsidRDefault="003166F5" w:rsidP="001C0A50">
            <w:pPr>
              <w:pStyle w:val="111"/>
              <w:numPr>
                <w:ilvl w:val="0"/>
                <w:numId w:val="0"/>
              </w:numPr>
              <w:rPr>
                <w:sz w:val="16"/>
                <w:szCs w:val="16"/>
              </w:rPr>
            </w:pPr>
            <w:r w:rsidRPr="00F67469">
              <w:rPr>
                <w:sz w:val="16"/>
                <w:szCs w:val="16"/>
              </w:rPr>
              <w:t>8</w:t>
            </w:r>
          </w:p>
        </w:tc>
        <w:tc>
          <w:tcPr>
            <w:tcW w:w="1339" w:type="dxa"/>
          </w:tcPr>
          <w:p w14:paraId="5D05B012"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кадровых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3E407782" w14:textId="77777777"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4A358F51" w14:textId="77777777" w:rsidR="003166F5" w:rsidRPr="00F67469" w:rsidRDefault="003166F5" w:rsidP="001C0A50">
            <w:pPr>
              <w:pStyle w:val="111"/>
              <w:numPr>
                <w:ilvl w:val="0"/>
                <w:numId w:val="0"/>
              </w:numPr>
              <w:spacing w:line="240" w:lineRule="auto"/>
              <w:rPr>
                <w:sz w:val="16"/>
                <w:szCs w:val="16"/>
              </w:rPr>
            </w:pPr>
            <w:r w:rsidRPr="00F67469">
              <w:rPr>
                <w:sz w:val="16"/>
                <w:szCs w:val="16"/>
              </w:rPr>
              <w:t>Нет</w:t>
            </w:r>
          </w:p>
        </w:tc>
        <w:tc>
          <w:tcPr>
            <w:tcW w:w="1843" w:type="dxa"/>
          </w:tcPr>
          <w:p w14:paraId="03C7EF25" w14:textId="77777777" w:rsidR="003166F5" w:rsidRPr="00F67469" w:rsidRDefault="003166F5" w:rsidP="001C0A50">
            <w:pPr>
              <w:pStyle w:val="111"/>
              <w:numPr>
                <w:ilvl w:val="0"/>
                <w:numId w:val="0"/>
              </w:numPr>
              <w:spacing w:line="240" w:lineRule="auto"/>
              <w:rPr>
                <w:sz w:val="16"/>
                <w:szCs w:val="16"/>
              </w:rPr>
            </w:pPr>
            <w:r w:rsidRPr="00F67469">
              <w:rPr>
                <w:sz w:val="16"/>
                <w:szCs w:val="16"/>
              </w:rPr>
              <w:t>Да</w:t>
            </w:r>
          </w:p>
        </w:tc>
        <w:tc>
          <w:tcPr>
            <w:tcW w:w="3969" w:type="dxa"/>
          </w:tcPr>
          <w:p w14:paraId="282E1451" w14:textId="77777777" w:rsidR="003166F5" w:rsidRPr="00F67469" w:rsidRDefault="003166F5" w:rsidP="001C0A50">
            <w:pPr>
              <w:pStyle w:val="111"/>
              <w:numPr>
                <w:ilvl w:val="0"/>
                <w:numId w:val="0"/>
              </w:numPr>
              <w:spacing w:line="240" w:lineRule="auto"/>
              <w:rPr>
                <w:sz w:val="16"/>
                <w:szCs w:val="16"/>
              </w:rPr>
            </w:pPr>
            <w:r w:rsidRPr="00F67469">
              <w:rPr>
                <w:sz w:val="16"/>
                <w:szCs w:val="16"/>
              </w:rPr>
              <w:t>Наличие – рейтинг = вес критерия;</w:t>
            </w:r>
          </w:p>
          <w:p w14:paraId="0ACE31E8" w14:textId="77777777" w:rsidR="003166F5" w:rsidRPr="00F67469" w:rsidRDefault="003166F5" w:rsidP="001C0A50">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235D59E4" w14:textId="46E0CA3F" w:rsidR="003166F5" w:rsidRPr="00F67469" w:rsidRDefault="00A46C8D" w:rsidP="001C0A50">
            <w:pPr>
              <w:pStyle w:val="111"/>
              <w:numPr>
                <w:ilvl w:val="0"/>
                <w:numId w:val="0"/>
              </w:numPr>
              <w:spacing w:line="240" w:lineRule="auto"/>
              <w:rPr>
                <w:sz w:val="16"/>
                <w:szCs w:val="16"/>
              </w:rPr>
            </w:pPr>
            <w:r>
              <w:rPr>
                <w:sz w:val="16"/>
                <w:szCs w:val="16"/>
              </w:rPr>
              <w:t>4</w:t>
            </w:r>
          </w:p>
        </w:tc>
      </w:tr>
      <w:tr w:rsidR="003166F5" w:rsidRPr="0029043D" w14:paraId="15E8B024" w14:textId="77777777" w:rsidTr="001C0A50">
        <w:tc>
          <w:tcPr>
            <w:tcW w:w="360" w:type="dxa"/>
          </w:tcPr>
          <w:p w14:paraId="0621685D" w14:textId="77777777" w:rsidR="003166F5" w:rsidRPr="00F67469" w:rsidRDefault="003166F5" w:rsidP="001C0A50">
            <w:pPr>
              <w:pStyle w:val="111"/>
              <w:numPr>
                <w:ilvl w:val="0"/>
                <w:numId w:val="0"/>
              </w:numPr>
              <w:rPr>
                <w:sz w:val="16"/>
                <w:szCs w:val="16"/>
              </w:rPr>
            </w:pPr>
            <w:r w:rsidRPr="00F67469">
              <w:rPr>
                <w:sz w:val="16"/>
                <w:szCs w:val="16"/>
              </w:rPr>
              <w:t>9</w:t>
            </w:r>
          </w:p>
        </w:tc>
        <w:tc>
          <w:tcPr>
            <w:tcW w:w="1339" w:type="dxa"/>
          </w:tcPr>
          <w:p w14:paraId="4AAD7C92" w14:textId="77777777" w:rsidR="003166F5" w:rsidRPr="00F67469" w:rsidRDefault="003166F5" w:rsidP="001C0A50">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материально-технических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7C90BD22" w14:textId="77777777"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57B4C839" w14:textId="77777777" w:rsidR="003166F5" w:rsidRPr="00F67469" w:rsidRDefault="003166F5" w:rsidP="001C0A50">
            <w:pPr>
              <w:pStyle w:val="111"/>
              <w:numPr>
                <w:ilvl w:val="0"/>
                <w:numId w:val="0"/>
              </w:numPr>
              <w:spacing w:line="240" w:lineRule="auto"/>
              <w:rPr>
                <w:sz w:val="16"/>
                <w:szCs w:val="16"/>
              </w:rPr>
            </w:pPr>
            <w:r w:rsidRPr="00F67469">
              <w:rPr>
                <w:sz w:val="16"/>
                <w:szCs w:val="16"/>
              </w:rPr>
              <w:t>Нет</w:t>
            </w:r>
          </w:p>
        </w:tc>
        <w:tc>
          <w:tcPr>
            <w:tcW w:w="1843" w:type="dxa"/>
          </w:tcPr>
          <w:p w14:paraId="4D720ABF" w14:textId="77777777" w:rsidR="003166F5" w:rsidRPr="00F67469" w:rsidRDefault="003166F5" w:rsidP="001C0A50">
            <w:pPr>
              <w:pStyle w:val="111"/>
              <w:numPr>
                <w:ilvl w:val="0"/>
                <w:numId w:val="0"/>
              </w:numPr>
              <w:spacing w:line="240" w:lineRule="auto"/>
              <w:rPr>
                <w:sz w:val="16"/>
                <w:szCs w:val="16"/>
              </w:rPr>
            </w:pPr>
            <w:r w:rsidRPr="00F67469">
              <w:rPr>
                <w:sz w:val="16"/>
                <w:szCs w:val="16"/>
              </w:rPr>
              <w:t>Да</w:t>
            </w:r>
          </w:p>
        </w:tc>
        <w:tc>
          <w:tcPr>
            <w:tcW w:w="3969" w:type="dxa"/>
          </w:tcPr>
          <w:p w14:paraId="2B132BA3" w14:textId="77777777" w:rsidR="003166F5" w:rsidRPr="00F67469" w:rsidRDefault="003166F5" w:rsidP="001C0A50">
            <w:pPr>
              <w:pStyle w:val="111"/>
              <w:numPr>
                <w:ilvl w:val="0"/>
                <w:numId w:val="0"/>
              </w:numPr>
              <w:spacing w:line="240" w:lineRule="auto"/>
              <w:rPr>
                <w:sz w:val="16"/>
                <w:szCs w:val="16"/>
              </w:rPr>
            </w:pPr>
            <w:r w:rsidRPr="00F67469">
              <w:rPr>
                <w:sz w:val="16"/>
                <w:szCs w:val="16"/>
              </w:rPr>
              <w:t>Наличие – рейтинг = вес критерия;</w:t>
            </w:r>
          </w:p>
          <w:p w14:paraId="197DD56C" w14:textId="77777777" w:rsidR="003166F5" w:rsidRPr="00F67469" w:rsidRDefault="003166F5" w:rsidP="001C0A50">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0B715579" w14:textId="1071492E" w:rsidR="003166F5" w:rsidRPr="00F67469" w:rsidRDefault="00A46C8D" w:rsidP="001C0A50">
            <w:pPr>
              <w:pStyle w:val="111"/>
              <w:numPr>
                <w:ilvl w:val="0"/>
                <w:numId w:val="0"/>
              </w:numPr>
              <w:spacing w:line="240" w:lineRule="auto"/>
              <w:rPr>
                <w:sz w:val="16"/>
                <w:szCs w:val="16"/>
              </w:rPr>
            </w:pPr>
            <w:r>
              <w:rPr>
                <w:sz w:val="16"/>
                <w:szCs w:val="16"/>
              </w:rPr>
              <w:t>4</w:t>
            </w:r>
          </w:p>
        </w:tc>
      </w:tr>
      <w:bookmarkEnd w:id="22"/>
    </w:tbl>
    <w:p w14:paraId="1ABA1CDD" w14:textId="77777777" w:rsidR="007D3ED1" w:rsidRPr="008347E5" w:rsidRDefault="007D3ED1" w:rsidP="003166F5">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63D16E" w14:textId="77777777" w:rsidR="00FB008D" w:rsidRDefault="00FB008D" w:rsidP="00D225C0">
      <w:r>
        <w:separator/>
      </w:r>
    </w:p>
    <w:p w14:paraId="016624E8" w14:textId="77777777" w:rsidR="00FB008D" w:rsidRDefault="00FB008D"/>
  </w:endnote>
  <w:endnote w:type="continuationSeparator" w:id="0">
    <w:p w14:paraId="66A44E75" w14:textId="77777777" w:rsidR="00FB008D" w:rsidRDefault="00FB008D" w:rsidP="00D225C0">
      <w:r>
        <w:continuationSeparator/>
      </w:r>
    </w:p>
    <w:p w14:paraId="4862BC2A" w14:textId="77777777" w:rsidR="00FB008D" w:rsidRDefault="00FB00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20285D5C-3E94-407A-B844-53C12A7D55EF}"/>
    <w:embedBold r:id="rId2" w:fontKey="{431F44AE-1E3F-4469-89B4-5A4A685AD52D}"/>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45E85EA3-DCDD-4BB8-8D8A-934D88C4E9BD}"/>
  </w:font>
  <w:font w:name="Segoe UI">
    <w:panose1 w:val="020B0502040204020203"/>
    <w:charset w:val="CC"/>
    <w:family w:val="swiss"/>
    <w:pitch w:val="variable"/>
    <w:sig w:usb0="E4002EFF" w:usb1="C000E47F" w:usb2="00000009" w:usb3="00000000" w:csb0="000001FF" w:csb1="00000000"/>
    <w:embedRegular r:id="rId4" w:fontKey="{29C1A19E-E7E5-421B-87FC-25B1580DB3A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5A66F790" w14:textId="31B411FE" w:rsidR="00DD77B3" w:rsidRDefault="000A7A39" w:rsidP="00D70D2B">
            <w:pPr>
              <w:pStyle w:val="aff1"/>
              <w:jc w:val="right"/>
            </w:pPr>
            <w:r>
              <w:fldChar w:fldCharType="begin"/>
            </w:r>
            <w:r>
              <w:instrText xml:space="preserve"> REF  НомерВПланеЗакупки  \* MERGEFORMAT </w:instrText>
            </w:r>
            <w:r>
              <w:fldChar w:fldCharType="separate"/>
            </w:r>
            <w:permStart w:id="1766415301" w:edGrp="everyone"/>
            <w:permStart w:id="622145606" w:edGrp="everyone"/>
            <w:permStart w:id="1412657588" w:edGrp="everyone"/>
            <w:permStart w:id="1081820619" w:edGrp="everyone"/>
            <w:permStart w:id="1330141501" w:edGrp="everyone"/>
            <w:permStart w:id="793148512" w:edGrp="everyone"/>
            <w:r w:rsidR="003504E6">
              <w:rPr>
                <w:b/>
                <w:bCs/>
              </w:rPr>
              <w:t>Ошибка! Источник ссылки не найден.</w:t>
            </w:r>
            <w:permEnd w:id="1766415301"/>
            <w:permEnd w:id="622145606"/>
            <w:permEnd w:id="1412657588"/>
            <w:permEnd w:id="1081820619"/>
            <w:permEnd w:id="1330141501"/>
            <w:permEnd w:id="793148512"/>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5ED5E3E7" w14:textId="255A6E48" w:rsidR="00DD77B3" w:rsidRDefault="000A7A39"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permStart w:id="1822182344" w:edGrp="everyone"/>
        <w:permStart w:id="1085306422" w:edGrp="everyone"/>
        <w:permStart w:id="1104349686" w:edGrp="everyone"/>
        <w:r w:rsidR="003504E6">
          <w:rPr>
            <w:b/>
            <w:bCs/>
          </w:rPr>
          <w:t>Ошибка! Источник ссылки не найден.</w:t>
        </w:r>
        <w:permEnd w:id="1822182344"/>
        <w:permEnd w:id="1085306422"/>
        <w:permEnd w:id="1104349686"/>
        <w:r>
          <w:fldChar w:fldCharType="end"/>
        </w:r>
        <w:r w:rsidR="00DD77B3">
          <w:t xml:space="preserve">   </w:t>
        </w:r>
        <w:sdt>
          <w:sdtPr>
            <w:id w:val="-1679888397"/>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02832">
              <w:rPr>
                <w:rStyle w:val="affff7"/>
                <w:noProof/>
              </w:rPr>
              <w:t>4</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02832">
              <w:rPr>
                <w:rStyle w:val="affff7"/>
                <w:noProof/>
              </w:rPr>
              <w:t>29</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447584AE" w14:textId="11F9013F" w:rsidR="00DD77B3" w:rsidRDefault="00802964"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permStart w:id="1376799313" w:edGrp="everyone"/>
        <w:permStart w:id="696975597" w:edGrp="everyone"/>
        <w:permStart w:id="596468412" w:edGrp="everyone"/>
        <w:permStart w:id="1367870165" w:edGrp="everyone"/>
        <w:permStart w:id="2027233171" w:edGrp="everyone"/>
        <w:permStart w:id="150298303" w:edGrp="everyone"/>
        <w:permStart w:id="1819434156" w:edGrp="everyone"/>
        <w:permStart w:id="1303259377" w:edGrp="everyone"/>
        <w:permStart w:id="760762150" w:edGrp="everyone"/>
        <w:permStart w:id="641158249" w:edGrp="everyone"/>
        <w:permStart w:id="659835285" w:edGrp="everyone"/>
        <w:permStart w:id="764412731" w:edGrp="everyone"/>
        <w:permStart w:id="390409549" w:edGrp="everyone"/>
        <w:permStart w:id="1023572577" w:edGrp="everyone"/>
        <w:permStart w:id="1995255900" w:edGrp="everyone"/>
        <w:permStart w:id="367669885" w:edGrp="everyone"/>
        <w:permStart w:id="759591117" w:edGrp="everyone"/>
        <w:permStart w:id="904793686" w:edGrp="everyone"/>
        <w:permStart w:id="2038964298" w:edGrp="everyone"/>
        <w:permStart w:id="1228939507" w:edGrp="everyone"/>
        <w:permStart w:id="901868268" w:edGrp="everyone"/>
        <w:permStart w:id="127627441" w:edGrp="everyone"/>
        <w:permStart w:id="266042366" w:edGrp="everyone"/>
        <w:permStart w:id="42272380" w:edGrp="everyone"/>
        <w:permStart w:id="180577456" w:edGrp="everyone"/>
        <w:permStart w:id="235870643" w:edGrp="everyone"/>
        <w:permStart w:id="1702238355" w:edGrp="everyone"/>
        <w:permStart w:id="2051023239" w:edGrp="everyone"/>
        <w:permStart w:id="1275807483" w:edGrp="everyone"/>
        <w:permStart w:id="1248925792" w:edGrp="everyone"/>
        <w:permStart w:id="1699815865" w:edGrp="everyone"/>
        <w:permStart w:id="614273022" w:edGrp="everyone"/>
        <w:permStart w:id="1986745245" w:edGrp="everyone"/>
        <w:permStart w:id="896347653" w:edGrp="everyone"/>
        <w:permStart w:id="491021505" w:edGrp="everyone"/>
        <w:permStart w:id="1824554415" w:edGrp="everyone"/>
        <w:permStart w:id="1383612131" w:edGrp="everyone"/>
        <w:permStart w:id="933108815" w:edGrp="everyone"/>
        <w:permStart w:id="318332704" w:edGrp="everyone"/>
        <w:permStart w:id="259463696" w:edGrp="everyone"/>
        <w:permStart w:id="1038421240" w:edGrp="everyone"/>
        <w:permStart w:id="1027618483" w:edGrp="everyone"/>
        <w:permStart w:id="277418001" w:edGrp="everyone"/>
        <w:permStart w:id="64883201" w:edGrp="everyone"/>
        <w:permStart w:id="1315577058" w:edGrp="everyone"/>
        <w:permStart w:id="235277859" w:edGrp="everyone"/>
        <w:permStart w:id="56894639" w:edGrp="everyone"/>
        <w:permStart w:id="1387418377" w:edGrp="everyone"/>
        <w:permStart w:id="966867025" w:edGrp="everyone"/>
        <w:permStart w:id="2092112773" w:edGrp="everyone"/>
        <w:permStart w:id="1295130507" w:edGrp="everyone"/>
        <w:permStart w:id="231424728" w:edGrp="everyone"/>
        <w:permStart w:id="1190675755" w:edGrp="everyone"/>
        <w:permStart w:id="1861702947" w:edGrp="everyone"/>
        <w:permStart w:id="1658083579" w:edGrp="everyone"/>
        <w:permStart w:id="1655448243" w:edGrp="everyone"/>
        <w:permStart w:id="959130374" w:edGrp="everyone"/>
        <w:permStart w:id="2058970561" w:edGrp="everyone"/>
        <w:permStart w:id="299722855" w:edGrp="everyone"/>
        <w:permStart w:id="1795191814" w:edGrp="everyone"/>
        <w:permStart w:id="1325607042" w:edGrp="everyone"/>
        <w:permStart w:id="1686140711" w:edGrp="everyone"/>
        <w:permStart w:id="249318375" w:edGrp="everyone"/>
        <w:permStart w:id="209472603" w:edGrp="everyone"/>
        <w:permStart w:id="753742755" w:edGrp="everyone"/>
        <w:permStart w:id="672549693" w:edGrp="everyone"/>
        <w:permStart w:id="1142431490" w:edGrp="everyone"/>
        <w:permStart w:id="1181617474" w:edGrp="everyone"/>
        <w:permStart w:id="118241363" w:edGrp="everyone"/>
        <w:permStart w:id="1626018325" w:edGrp="everyone"/>
        <w:permStart w:id="1827826600" w:edGrp="everyone"/>
        <w:permStart w:id="899696759" w:edGrp="everyone"/>
        <w:permStart w:id="2140539867" w:edGrp="everyone"/>
        <w:permStart w:id="942307887" w:edGrp="everyone"/>
        <w:permStart w:id="1662079173" w:edGrp="everyone"/>
        <w:permStart w:id="1492340653" w:edGrp="everyone"/>
        <w:permStart w:id="909327381" w:edGrp="everyone"/>
        <w:permStart w:id="237963501" w:edGrp="everyone"/>
        <w:permStart w:id="856703715" w:edGrp="everyone"/>
        <w:permStart w:id="1609311546" w:edGrp="everyone"/>
        <w:permStart w:id="2104112371" w:edGrp="everyone"/>
        <w:permStart w:id="1646988460" w:edGrp="everyone"/>
        <w:permStart w:id="1862231823" w:edGrp="everyone"/>
        <w:permStart w:id="366084803" w:edGrp="everyone"/>
        <w:permStart w:id="1869308063" w:edGrp="everyone"/>
        <w:permStart w:id="1392843886" w:edGrp="everyone"/>
        <w:permStart w:id="639776518" w:edGrp="everyone"/>
        <w:permStart w:id="1136207892" w:edGrp="everyone"/>
        <w:permStart w:id="2080596264" w:edGrp="everyone"/>
        <w:permStart w:id="1074814476" w:edGrp="everyone"/>
        <w:permStart w:id="748835913" w:edGrp="everyone"/>
        <w:permStart w:id="1780289295" w:edGrp="everyone"/>
        <w:permStart w:id="890845615" w:edGrp="everyone"/>
        <w:permStart w:id="452865671" w:edGrp="everyone"/>
        <w:permStart w:id="904865521" w:edGrp="everyone"/>
        <w:permStart w:id="1500071942" w:edGrp="everyone"/>
        <w:permStart w:id="1777424489" w:edGrp="everyone"/>
        <w:permStart w:id="34866102" w:edGrp="everyone"/>
        <w:permStart w:id="1021074739" w:edGrp="everyone"/>
        <w:permStart w:id="1747518533" w:edGrp="everyone"/>
        <w:permStart w:id="2067614164" w:edGrp="everyone"/>
        <w:permStart w:id="1773744256" w:edGrp="everyone"/>
        <w:permStart w:id="167460481" w:edGrp="everyone"/>
        <w:permStart w:id="509875421" w:edGrp="everyone"/>
        <w:permStart w:id="1806574082" w:edGrp="everyone"/>
        <w:permStart w:id="831863572" w:edGrp="everyone"/>
        <w:permStart w:id="250039931" w:edGrp="everyone"/>
        <w:permStart w:id="306802358" w:edGrp="everyone"/>
        <w:permStart w:id="276576182" w:edGrp="everyone"/>
        <w:permStart w:id="996616385" w:edGrp="everyone"/>
        <w:permStart w:id="1873356801" w:edGrp="everyone"/>
        <w:permStart w:id="1486126897" w:edGrp="everyone"/>
        <w:permStart w:id="1531144501" w:edGrp="everyone"/>
        <w:permStart w:id="834625993" w:edGrp="everyone"/>
        <w:permStart w:id="1812935872" w:edGrp="everyone"/>
        <w:permStart w:id="1234648783" w:edGrp="everyone"/>
        <w:permStart w:id="311584358" w:edGrp="everyone"/>
        <w:permStart w:id="1504518131" w:edGrp="everyone"/>
        <w:permStart w:id="966395851" w:edGrp="everyone"/>
        <w:permStart w:id="1753350756" w:edGrp="everyone"/>
        <w:permStart w:id="1629099765" w:edGrp="everyone"/>
        <w:permStart w:id="1834578430" w:edGrp="everyone"/>
        <w:permStart w:id="608580521" w:edGrp="everyone"/>
        <w:permStart w:id="991842183" w:edGrp="everyone"/>
        <w:permStart w:id="1987258836" w:edGrp="everyone"/>
        <w:permStart w:id="2130538700" w:edGrp="everyone"/>
        <w:permStart w:id="1034254945" w:edGrp="everyone"/>
        <w:permStart w:id="313791212" w:edGrp="everyone"/>
        <w:permStart w:id="1153713491" w:edGrp="everyone"/>
        <w:permStart w:id="1976849372" w:edGrp="everyone"/>
        <w:permStart w:id="1857229186" w:edGrp="everyone"/>
        <w:permStart w:id="1890593463" w:edGrp="everyone"/>
        <w:permStart w:id="567235423" w:edGrp="everyone"/>
        <w:permStart w:id="1157381232" w:edGrp="everyone"/>
        <w:permStart w:id="61683321" w:edGrp="everyone"/>
        <w:permStart w:id="894973586" w:edGrp="everyone"/>
        <w:permStart w:id="1800679836" w:edGrp="everyone"/>
        <w:permStart w:id="1514819821" w:edGrp="everyone"/>
        <w:permStart w:id="805896849" w:edGrp="everyone"/>
        <w:permStart w:id="1845496778" w:edGrp="everyone"/>
        <w:permStart w:id="154683716" w:edGrp="everyone"/>
        <w:permStart w:id="115108780" w:edGrp="everyone"/>
        <w:permStart w:id="698044899" w:edGrp="everyone"/>
        <w:permStart w:id="324954646" w:edGrp="everyone"/>
        <w:permStart w:id="886125442" w:edGrp="everyone"/>
        <w:permStart w:id="246617976" w:edGrp="everyone"/>
        <w:permStart w:id="1931422151" w:edGrp="everyone"/>
        <w:r w:rsidR="003504E6">
          <w:rPr>
            <w:b/>
            <w:bCs/>
          </w:rPr>
          <w:t>Ошибка! Источник ссылки не найден.</w:t>
        </w:r>
        <w:permEnd w:id="1376799313"/>
        <w:permEnd w:id="696975597"/>
        <w:permEnd w:id="596468412"/>
        <w:permEnd w:id="1367870165"/>
        <w:permEnd w:id="2027233171"/>
        <w:permEnd w:id="150298303"/>
        <w:permEnd w:id="1819434156"/>
        <w:permEnd w:id="1303259377"/>
        <w:permEnd w:id="760762150"/>
        <w:permEnd w:id="641158249"/>
        <w:permEnd w:id="659835285"/>
        <w:permEnd w:id="764412731"/>
        <w:permEnd w:id="390409549"/>
        <w:permEnd w:id="1023572577"/>
        <w:permEnd w:id="1995255900"/>
        <w:permEnd w:id="367669885"/>
        <w:permEnd w:id="759591117"/>
        <w:permEnd w:id="904793686"/>
        <w:permEnd w:id="2038964298"/>
        <w:permEnd w:id="1228939507"/>
        <w:permEnd w:id="901868268"/>
        <w:permEnd w:id="127627441"/>
        <w:permEnd w:id="266042366"/>
        <w:permEnd w:id="42272380"/>
        <w:permEnd w:id="180577456"/>
        <w:permEnd w:id="235870643"/>
        <w:permEnd w:id="1702238355"/>
        <w:permEnd w:id="2051023239"/>
        <w:permEnd w:id="1275807483"/>
        <w:permEnd w:id="1248925792"/>
        <w:permEnd w:id="1699815865"/>
        <w:permEnd w:id="614273022"/>
        <w:permEnd w:id="1986745245"/>
        <w:permEnd w:id="896347653"/>
        <w:permEnd w:id="491021505"/>
        <w:permEnd w:id="1824554415"/>
        <w:permEnd w:id="1383612131"/>
        <w:permEnd w:id="933108815"/>
        <w:permEnd w:id="318332704"/>
        <w:permEnd w:id="259463696"/>
        <w:permEnd w:id="1038421240"/>
        <w:permEnd w:id="1027618483"/>
        <w:permEnd w:id="277418001"/>
        <w:permEnd w:id="64883201"/>
        <w:permEnd w:id="1315577058"/>
        <w:permEnd w:id="235277859"/>
        <w:permEnd w:id="56894639"/>
        <w:permEnd w:id="1387418377"/>
        <w:permEnd w:id="966867025"/>
        <w:permEnd w:id="2092112773"/>
        <w:permEnd w:id="1295130507"/>
        <w:permEnd w:id="231424728"/>
        <w:permEnd w:id="1190675755"/>
        <w:permEnd w:id="1861702947"/>
        <w:permEnd w:id="1658083579"/>
        <w:permEnd w:id="1655448243"/>
        <w:permEnd w:id="959130374"/>
        <w:permEnd w:id="2058970561"/>
        <w:permEnd w:id="299722855"/>
        <w:permEnd w:id="1795191814"/>
        <w:permEnd w:id="1325607042"/>
        <w:permEnd w:id="1686140711"/>
        <w:permEnd w:id="249318375"/>
        <w:permEnd w:id="209472603"/>
        <w:permEnd w:id="753742755"/>
        <w:permEnd w:id="672549693"/>
        <w:permEnd w:id="1142431490"/>
        <w:permEnd w:id="1181617474"/>
        <w:permEnd w:id="118241363"/>
        <w:permEnd w:id="1626018325"/>
        <w:permEnd w:id="1827826600"/>
        <w:permEnd w:id="899696759"/>
        <w:permEnd w:id="2140539867"/>
        <w:permEnd w:id="942307887"/>
        <w:permEnd w:id="1662079173"/>
        <w:permEnd w:id="1492340653"/>
        <w:permEnd w:id="909327381"/>
        <w:permEnd w:id="237963501"/>
        <w:permEnd w:id="856703715"/>
        <w:permEnd w:id="1609311546"/>
        <w:permEnd w:id="2104112371"/>
        <w:permEnd w:id="1646988460"/>
        <w:permEnd w:id="1862231823"/>
        <w:permEnd w:id="366084803"/>
        <w:permEnd w:id="1869308063"/>
        <w:permEnd w:id="1392843886"/>
        <w:permEnd w:id="639776518"/>
        <w:permEnd w:id="1136207892"/>
        <w:permEnd w:id="2080596264"/>
        <w:permEnd w:id="1074814476"/>
        <w:permEnd w:id="748835913"/>
        <w:permEnd w:id="1780289295"/>
        <w:permEnd w:id="890845615"/>
        <w:permEnd w:id="452865671"/>
        <w:permEnd w:id="904865521"/>
        <w:permEnd w:id="1500071942"/>
        <w:permEnd w:id="1777424489"/>
        <w:permEnd w:id="34866102"/>
        <w:permEnd w:id="1021074739"/>
        <w:permEnd w:id="1747518533"/>
        <w:permEnd w:id="2067614164"/>
        <w:permEnd w:id="1773744256"/>
        <w:permEnd w:id="167460481"/>
        <w:permEnd w:id="509875421"/>
        <w:permEnd w:id="1806574082"/>
        <w:permEnd w:id="831863572"/>
        <w:permEnd w:id="250039931"/>
        <w:permEnd w:id="306802358"/>
        <w:permEnd w:id="276576182"/>
        <w:permEnd w:id="996616385"/>
        <w:permEnd w:id="1873356801"/>
        <w:permEnd w:id="1486126897"/>
        <w:permEnd w:id="1531144501"/>
        <w:permEnd w:id="834625993"/>
        <w:permEnd w:id="1812935872"/>
        <w:permEnd w:id="1234648783"/>
        <w:permEnd w:id="311584358"/>
        <w:permEnd w:id="1504518131"/>
        <w:permEnd w:id="966395851"/>
        <w:permEnd w:id="1753350756"/>
        <w:permEnd w:id="1629099765"/>
        <w:permEnd w:id="1834578430"/>
        <w:permEnd w:id="608580521"/>
        <w:permEnd w:id="991842183"/>
        <w:permEnd w:id="1987258836"/>
        <w:permEnd w:id="2130538700"/>
        <w:permEnd w:id="1034254945"/>
        <w:permEnd w:id="313791212"/>
        <w:permEnd w:id="1153713491"/>
        <w:permEnd w:id="1976849372"/>
        <w:permEnd w:id="1857229186"/>
        <w:permEnd w:id="1890593463"/>
        <w:permEnd w:id="567235423"/>
        <w:permEnd w:id="1157381232"/>
        <w:permEnd w:id="61683321"/>
        <w:permEnd w:id="894973586"/>
        <w:permEnd w:id="1800679836"/>
        <w:permEnd w:id="1514819821"/>
        <w:permEnd w:id="805896849"/>
        <w:permEnd w:id="1845496778"/>
        <w:permEnd w:id="154683716"/>
        <w:permEnd w:id="115108780"/>
        <w:permEnd w:id="698044899"/>
        <w:permEnd w:id="324954646"/>
        <w:permEnd w:id="886125442"/>
        <w:permEnd w:id="246617976"/>
        <w:permEnd w:id="1931422151"/>
        <w:r>
          <w:fldChar w:fldCharType="end"/>
        </w:r>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02832">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02832">
              <w:rPr>
                <w:rStyle w:val="affff7"/>
                <w:noProof/>
              </w:rPr>
              <w:t>29</w:t>
            </w:r>
            <w:r w:rsidR="00DD77B3"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3EFF770D" w14:textId="0B06DBA3" w:rsidR="00DD77B3" w:rsidRDefault="00802964"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permStart w:id="83375330" w:edGrp="everyone"/>
        <w:permStart w:id="1440962888" w:edGrp="everyone"/>
        <w:permStart w:id="1790391411" w:edGrp="everyone"/>
        <w:permStart w:id="221391400" w:edGrp="everyone"/>
        <w:permStart w:id="358700731" w:edGrp="everyone"/>
        <w:permStart w:id="1068525666" w:edGrp="everyone"/>
        <w:permStart w:id="618923045" w:edGrp="everyone"/>
        <w:permStart w:id="1521026290" w:edGrp="everyone"/>
        <w:permStart w:id="1465341656" w:edGrp="everyone"/>
        <w:permStart w:id="1040278752" w:edGrp="everyone"/>
        <w:permStart w:id="259946911" w:edGrp="everyone"/>
        <w:permStart w:id="1709511549" w:edGrp="everyone"/>
        <w:permStart w:id="741233947" w:edGrp="everyone"/>
        <w:permStart w:id="2133339255" w:edGrp="everyone"/>
        <w:permStart w:id="212039728" w:edGrp="everyone"/>
        <w:permStart w:id="1876692541" w:edGrp="everyone"/>
        <w:permStart w:id="1926769846" w:edGrp="everyone"/>
        <w:permStart w:id="1663115381" w:edGrp="everyone"/>
        <w:permStart w:id="2136547936" w:edGrp="everyone"/>
        <w:permStart w:id="177752445" w:edGrp="everyone"/>
        <w:permStart w:id="148711713" w:edGrp="everyone"/>
        <w:permStart w:id="201730494" w:edGrp="everyone"/>
        <w:permStart w:id="62613627" w:edGrp="everyone"/>
        <w:permStart w:id="1713126569" w:edGrp="everyone"/>
        <w:permStart w:id="76022233" w:edGrp="everyone"/>
        <w:permStart w:id="116133197" w:edGrp="everyone"/>
        <w:permStart w:id="1030638768" w:edGrp="everyone"/>
        <w:permStart w:id="750805432" w:edGrp="everyone"/>
        <w:permStart w:id="71136810" w:edGrp="everyone"/>
        <w:permStart w:id="1815755725" w:edGrp="everyone"/>
        <w:permStart w:id="1125005553" w:edGrp="everyone"/>
        <w:permStart w:id="1400775243" w:edGrp="everyone"/>
        <w:permStart w:id="1280791926" w:edGrp="everyone"/>
        <w:permStart w:id="99515043" w:edGrp="everyone"/>
        <w:permStart w:id="2124880226" w:edGrp="everyone"/>
        <w:permStart w:id="305407368" w:edGrp="everyone"/>
        <w:permStart w:id="752813420" w:edGrp="everyone"/>
        <w:permStart w:id="470487875" w:edGrp="everyone"/>
        <w:permStart w:id="510202494" w:edGrp="everyone"/>
        <w:permStart w:id="1926517180" w:edGrp="everyone"/>
        <w:permStart w:id="1636829466" w:edGrp="everyone"/>
        <w:permStart w:id="2056260744" w:edGrp="everyone"/>
        <w:permStart w:id="742468808" w:edGrp="everyone"/>
        <w:permStart w:id="1793852725" w:edGrp="everyone"/>
        <w:permStart w:id="145369113" w:edGrp="everyone"/>
        <w:permStart w:id="1005847759" w:edGrp="everyone"/>
        <w:permStart w:id="1740190261" w:edGrp="everyone"/>
        <w:permStart w:id="828272658" w:edGrp="everyone"/>
        <w:permStart w:id="1311650504" w:edGrp="everyone"/>
        <w:permStart w:id="1980595217" w:edGrp="everyone"/>
        <w:permStart w:id="1106645501" w:edGrp="everyone"/>
        <w:permStart w:id="1138839098" w:edGrp="everyone"/>
        <w:permStart w:id="473584332" w:edGrp="everyone"/>
        <w:permStart w:id="1312425075" w:edGrp="everyone"/>
        <w:permStart w:id="893469307" w:edGrp="everyone"/>
        <w:permStart w:id="1240674622" w:edGrp="everyone"/>
        <w:permStart w:id="377692292" w:edGrp="everyone"/>
        <w:permStart w:id="884825942" w:edGrp="everyone"/>
        <w:permStart w:id="2003989791" w:edGrp="everyone"/>
        <w:permStart w:id="248717657" w:edGrp="everyone"/>
        <w:permStart w:id="199650661" w:edGrp="everyone"/>
        <w:permStart w:id="1402288667" w:edGrp="everyone"/>
        <w:permStart w:id="315309597" w:edGrp="everyone"/>
        <w:permStart w:id="1462844438" w:edGrp="everyone"/>
        <w:permStart w:id="450702045" w:edGrp="everyone"/>
        <w:permStart w:id="2126001164" w:edGrp="everyone"/>
        <w:permStart w:id="632298881" w:edGrp="everyone"/>
        <w:permStart w:id="860555915" w:edGrp="everyone"/>
        <w:permStart w:id="1455293708" w:edGrp="everyone"/>
        <w:permStart w:id="991170461" w:edGrp="everyone"/>
        <w:permStart w:id="747512858" w:edGrp="everyone"/>
        <w:permStart w:id="1153044171" w:edGrp="everyone"/>
        <w:permStart w:id="1260610358" w:edGrp="everyone"/>
        <w:permStart w:id="1365528252" w:edGrp="everyone"/>
        <w:permStart w:id="70593655" w:edGrp="everyone"/>
        <w:permStart w:id="66718156" w:edGrp="everyone"/>
        <w:permStart w:id="2032939811" w:edGrp="everyone"/>
        <w:permStart w:id="1827884389" w:edGrp="everyone"/>
        <w:permStart w:id="1654940440" w:edGrp="everyone"/>
        <w:permStart w:id="2074048376" w:edGrp="everyone"/>
        <w:permStart w:id="36918534" w:edGrp="everyone"/>
        <w:permStart w:id="902567090" w:edGrp="everyone"/>
        <w:permStart w:id="1796868699" w:edGrp="everyone"/>
        <w:permStart w:id="166595327" w:edGrp="everyone"/>
        <w:permStart w:id="1570713121" w:edGrp="everyone"/>
        <w:permStart w:id="419650296" w:edGrp="everyone"/>
        <w:permStart w:id="96815548" w:edGrp="everyone"/>
        <w:permStart w:id="856344" w:edGrp="everyone"/>
        <w:permStart w:id="1505501528" w:edGrp="everyone"/>
        <w:permStart w:id="298661724" w:edGrp="everyone"/>
        <w:permStart w:id="2135558350" w:edGrp="everyone"/>
        <w:permStart w:id="1438743909" w:edGrp="everyone"/>
        <w:permStart w:id="2094078116" w:edGrp="everyone"/>
        <w:permStart w:id="1986994130" w:edGrp="everyone"/>
        <w:permStart w:id="1328241044" w:edGrp="everyone"/>
        <w:permStart w:id="622033381" w:edGrp="everyone"/>
        <w:permStart w:id="1602360313" w:edGrp="everyone"/>
        <w:permStart w:id="1842368960" w:edGrp="everyone"/>
        <w:permStart w:id="512432013" w:edGrp="everyone"/>
        <w:permStart w:id="1831891861" w:edGrp="everyone"/>
        <w:permStart w:id="1252731871" w:edGrp="everyone"/>
        <w:permStart w:id="1099125840" w:edGrp="everyone"/>
        <w:permStart w:id="315756428" w:edGrp="everyone"/>
        <w:permStart w:id="742341703" w:edGrp="everyone"/>
        <w:permStart w:id="1539904882" w:edGrp="everyone"/>
        <w:permStart w:id="1283064786" w:edGrp="everyone"/>
        <w:permStart w:id="1464343415" w:edGrp="everyone"/>
        <w:permStart w:id="231029670" w:edGrp="everyone"/>
        <w:permStart w:id="815756149" w:edGrp="everyone"/>
        <w:permStart w:id="979828846" w:edGrp="everyone"/>
        <w:permStart w:id="1867264939" w:edGrp="everyone"/>
        <w:permStart w:id="1377664857" w:edGrp="everyone"/>
        <w:permStart w:id="685007555" w:edGrp="everyone"/>
        <w:permStart w:id="1034158471" w:edGrp="everyone"/>
        <w:permStart w:id="1887336515" w:edGrp="everyone"/>
        <w:permStart w:id="1250184985" w:edGrp="everyone"/>
        <w:permStart w:id="1596554580" w:edGrp="everyone"/>
        <w:permStart w:id="518941253" w:edGrp="everyone"/>
        <w:permStart w:id="1824667807" w:edGrp="everyone"/>
        <w:permStart w:id="1397957052" w:edGrp="everyone"/>
        <w:permStart w:id="1859872180" w:edGrp="everyone"/>
        <w:permStart w:id="1024134372" w:edGrp="everyone"/>
        <w:permStart w:id="1878526562" w:edGrp="everyone"/>
        <w:permStart w:id="1043094825" w:edGrp="everyone"/>
        <w:permStart w:id="547841885" w:edGrp="everyone"/>
        <w:permStart w:id="956459096" w:edGrp="everyone"/>
        <w:permStart w:id="249443638" w:edGrp="everyone"/>
        <w:permStart w:id="1538196879" w:edGrp="everyone"/>
        <w:permStart w:id="1938818314" w:edGrp="everyone"/>
        <w:permStart w:id="417609808" w:edGrp="everyone"/>
        <w:permStart w:id="1257253612" w:edGrp="everyone"/>
        <w:permStart w:id="939667466" w:edGrp="everyone"/>
        <w:permStart w:id="511733063" w:edGrp="everyone"/>
        <w:permStart w:id="790120723" w:edGrp="everyone"/>
        <w:permStart w:id="2130732145" w:edGrp="everyone"/>
        <w:permStart w:id="464942725" w:edGrp="everyone"/>
        <w:permStart w:id="1140021065" w:edGrp="everyone"/>
        <w:permStart w:id="1251901380" w:edGrp="everyone"/>
        <w:permStart w:id="1097878210" w:edGrp="everyone"/>
        <w:permStart w:id="1319770638" w:edGrp="everyone"/>
        <w:permStart w:id="334110495" w:edGrp="everyone"/>
        <w:permStart w:id="1930638118" w:edGrp="everyone"/>
        <w:permStart w:id="1483698409" w:edGrp="everyone"/>
        <w:permStart w:id="898389762" w:edGrp="everyone"/>
        <w:permStart w:id="1083321221" w:edGrp="everyone"/>
        <w:permStart w:id="505283587" w:edGrp="everyone"/>
        <w:permStart w:id="1281886410" w:edGrp="everyone"/>
        <w:r w:rsidR="003504E6">
          <w:rPr>
            <w:b/>
            <w:bCs/>
          </w:rPr>
          <w:t>Ошибка! Источник ссылки не найден.</w:t>
        </w:r>
        <w:permEnd w:id="83375330"/>
        <w:permEnd w:id="1440962888"/>
        <w:permEnd w:id="1790391411"/>
        <w:permEnd w:id="221391400"/>
        <w:permEnd w:id="358700731"/>
        <w:permEnd w:id="1068525666"/>
        <w:permEnd w:id="618923045"/>
        <w:permEnd w:id="1521026290"/>
        <w:permEnd w:id="1465341656"/>
        <w:permEnd w:id="1040278752"/>
        <w:permEnd w:id="259946911"/>
        <w:permEnd w:id="1709511549"/>
        <w:permEnd w:id="741233947"/>
        <w:permEnd w:id="2133339255"/>
        <w:permEnd w:id="212039728"/>
        <w:permEnd w:id="1876692541"/>
        <w:permEnd w:id="1926769846"/>
        <w:permEnd w:id="1663115381"/>
        <w:permEnd w:id="2136547936"/>
        <w:permEnd w:id="177752445"/>
        <w:permEnd w:id="148711713"/>
        <w:permEnd w:id="201730494"/>
        <w:permEnd w:id="62613627"/>
        <w:permEnd w:id="1713126569"/>
        <w:permEnd w:id="76022233"/>
        <w:permEnd w:id="116133197"/>
        <w:permEnd w:id="1030638768"/>
        <w:permEnd w:id="750805432"/>
        <w:permEnd w:id="71136810"/>
        <w:permEnd w:id="1815755725"/>
        <w:permEnd w:id="1125005553"/>
        <w:permEnd w:id="1400775243"/>
        <w:permEnd w:id="1280791926"/>
        <w:permEnd w:id="99515043"/>
        <w:permEnd w:id="2124880226"/>
        <w:permEnd w:id="305407368"/>
        <w:permEnd w:id="752813420"/>
        <w:permEnd w:id="470487875"/>
        <w:permEnd w:id="510202494"/>
        <w:permEnd w:id="1926517180"/>
        <w:permEnd w:id="1636829466"/>
        <w:permEnd w:id="2056260744"/>
        <w:permEnd w:id="742468808"/>
        <w:permEnd w:id="1793852725"/>
        <w:permEnd w:id="145369113"/>
        <w:permEnd w:id="1005847759"/>
        <w:permEnd w:id="1740190261"/>
        <w:permEnd w:id="828272658"/>
        <w:permEnd w:id="1311650504"/>
        <w:permEnd w:id="1980595217"/>
        <w:permEnd w:id="1106645501"/>
        <w:permEnd w:id="1138839098"/>
        <w:permEnd w:id="473584332"/>
        <w:permEnd w:id="1312425075"/>
        <w:permEnd w:id="893469307"/>
        <w:permEnd w:id="1240674622"/>
        <w:permEnd w:id="377692292"/>
        <w:permEnd w:id="884825942"/>
        <w:permEnd w:id="2003989791"/>
        <w:permEnd w:id="248717657"/>
        <w:permEnd w:id="199650661"/>
        <w:permEnd w:id="1402288667"/>
        <w:permEnd w:id="315309597"/>
        <w:permEnd w:id="1462844438"/>
        <w:permEnd w:id="450702045"/>
        <w:permEnd w:id="2126001164"/>
        <w:permEnd w:id="632298881"/>
        <w:permEnd w:id="860555915"/>
        <w:permEnd w:id="1455293708"/>
        <w:permEnd w:id="991170461"/>
        <w:permEnd w:id="747512858"/>
        <w:permEnd w:id="1153044171"/>
        <w:permEnd w:id="1260610358"/>
        <w:permEnd w:id="1365528252"/>
        <w:permEnd w:id="70593655"/>
        <w:permEnd w:id="66718156"/>
        <w:permEnd w:id="2032939811"/>
        <w:permEnd w:id="1827884389"/>
        <w:permEnd w:id="1654940440"/>
        <w:permEnd w:id="2074048376"/>
        <w:permEnd w:id="36918534"/>
        <w:permEnd w:id="902567090"/>
        <w:permEnd w:id="1796868699"/>
        <w:permEnd w:id="166595327"/>
        <w:permEnd w:id="1570713121"/>
        <w:permEnd w:id="419650296"/>
        <w:permEnd w:id="96815548"/>
        <w:permEnd w:id="856344"/>
        <w:permEnd w:id="1505501528"/>
        <w:permEnd w:id="298661724"/>
        <w:permEnd w:id="2135558350"/>
        <w:permEnd w:id="1438743909"/>
        <w:permEnd w:id="2094078116"/>
        <w:permEnd w:id="1986994130"/>
        <w:permEnd w:id="1328241044"/>
        <w:permEnd w:id="622033381"/>
        <w:permEnd w:id="1602360313"/>
        <w:permEnd w:id="1842368960"/>
        <w:permEnd w:id="512432013"/>
        <w:permEnd w:id="1831891861"/>
        <w:permEnd w:id="1252731871"/>
        <w:permEnd w:id="1099125840"/>
        <w:permEnd w:id="315756428"/>
        <w:permEnd w:id="742341703"/>
        <w:permEnd w:id="1539904882"/>
        <w:permEnd w:id="1283064786"/>
        <w:permEnd w:id="1464343415"/>
        <w:permEnd w:id="231029670"/>
        <w:permEnd w:id="815756149"/>
        <w:permEnd w:id="979828846"/>
        <w:permEnd w:id="1867264939"/>
        <w:permEnd w:id="1377664857"/>
        <w:permEnd w:id="685007555"/>
        <w:permEnd w:id="1034158471"/>
        <w:permEnd w:id="1887336515"/>
        <w:permEnd w:id="1250184985"/>
        <w:permEnd w:id="1596554580"/>
        <w:permEnd w:id="518941253"/>
        <w:permEnd w:id="1824667807"/>
        <w:permEnd w:id="1397957052"/>
        <w:permEnd w:id="1859872180"/>
        <w:permEnd w:id="1024134372"/>
        <w:permEnd w:id="1878526562"/>
        <w:permEnd w:id="1043094825"/>
        <w:permEnd w:id="547841885"/>
        <w:permEnd w:id="956459096"/>
        <w:permEnd w:id="249443638"/>
        <w:permEnd w:id="1538196879"/>
        <w:permEnd w:id="1938818314"/>
        <w:permEnd w:id="417609808"/>
        <w:permEnd w:id="1257253612"/>
        <w:permEnd w:id="939667466"/>
        <w:permEnd w:id="511733063"/>
        <w:permEnd w:id="790120723"/>
        <w:permEnd w:id="2130732145"/>
        <w:permEnd w:id="464942725"/>
        <w:permEnd w:id="1140021065"/>
        <w:permEnd w:id="1251901380"/>
        <w:permEnd w:id="1097878210"/>
        <w:permEnd w:id="1319770638"/>
        <w:permEnd w:id="334110495"/>
        <w:permEnd w:id="1930638118"/>
        <w:permEnd w:id="1483698409"/>
        <w:permEnd w:id="898389762"/>
        <w:permEnd w:id="1083321221"/>
        <w:permEnd w:id="505283587"/>
        <w:permEnd w:id="1281886410"/>
        <w:r>
          <w:fldChar w:fldCharType="end"/>
        </w:r>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02832">
              <w:rPr>
                <w:rStyle w:val="affff7"/>
                <w:noProof/>
              </w:rPr>
              <w:t>27</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02832">
              <w:rPr>
                <w:rStyle w:val="affff7"/>
                <w:noProof/>
              </w:rPr>
              <w:t>29</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5C0CFC" w14:textId="77777777" w:rsidR="00FB008D" w:rsidRDefault="00FB008D" w:rsidP="00D225C0">
      <w:r>
        <w:separator/>
      </w:r>
    </w:p>
    <w:p w14:paraId="006B1231" w14:textId="77777777" w:rsidR="00FB008D" w:rsidRDefault="00FB008D"/>
  </w:footnote>
  <w:footnote w:type="continuationSeparator" w:id="0">
    <w:p w14:paraId="3A9028A1" w14:textId="77777777" w:rsidR="00FB008D" w:rsidRDefault="00FB008D" w:rsidP="00D225C0">
      <w:r>
        <w:continuationSeparator/>
      </w:r>
    </w:p>
    <w:p w14:paraId="47737A6C" w14:textId="77777777" w:rsidR="00FB008D" w:rsidRDefault="00FB008D"/>
  </w:footnote>
  <w:footnote w:id="1">
    <w:p w14:paraId="2927669D"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67986309"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2"/>
  </w:num>
  <w:num w:numId="7">
    <w:abstractNumId w:val="6"/>
  </w:num>
  <w:num w:numId="8">
    <w:abstractNumId w:val="9"/>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10"/>
  </w:num>
  <w:num w:numId="14">
    <w:abstractNumId w:val="11"/>
  </w:num>
  <w:num w:numId="15">
    <w:abstractNumId w:val="3"/>
  </w:num>
  <w:num w:numId="16">
    <w:abstractNumId w:val="3"/>
  </w:num>
  <w:num w:numId="17">
    <w:abstractNumId w:val="3"/>
  </w:num>
  <w:num w:numId="18">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15D6"/>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7955"/>
    <w:rsid w:val="00037FE0"/>
    <w:rsid w:val="000419D5"/>
    <w:rsid w:val="00041F03"/>
    <w:rsid w:val="000421BA"/>
    <w:rsid w:val="00042EF1"/>
    <w:rsid w:val="00043111"/>
    <w:rsid w:val="00045C06"/>
    <w:rsid w:val="00045F37"/>
    <w:rsid w:val="00046621"/>
    <w:rsid w:val="0004725D"/>
    <w:rsid w:val="00050633"/>
    <w:rsid w:val="00053A68"/>
    <w:rsid w:val="00053D20"/>
    <w:rsid w:val="00053E99"/>
    <w:rsid w:val="00054592"/>
    <w:rsid w:val="00054CD4"/>
    <w:rsid w:val="00055118"/>
    <w:rsid w:val="0005554B"/>
    <w:rsid w:val="00055A83"/>
    <w:rsid w:val="00055E7F"/>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A39"/>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0A4A"/>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53C"/>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9B2"/>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B23"/>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AB2"/>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04E6"/>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10D"/>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EEB"/>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B38"/>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B3A"/>
    <w:rsid w:val="00505E11"/>
    <w:rsid w:val="00505F49"/>
    <w:rsid w:val="005069B6"/>
    <w:rsid w:val="0050776F"/>
    <w:rsid w:val="00510548"/>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02"/>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5DBA"/>
    <w:rsid w:val="0079690F"/>
    <w:rsid w:val="00796DE3"/>
    <w:rsid w:val="00796E7E"/>
    <w:rsid w:val="00796FD4"/>
    <w:rsid w:val="00797489"/>
    <w:rsid w:val="00797C04"/>
    <w:rsid w:val="007A011B"/>
    <w:rsid w:val="007A0499"/>
    <w:rsid w:val="007A0D08"/>
    <w:rsid w:val="007A24B7"/>
    <w:rsid w:val="007A26A6"/>
    <w:rsid w:val="007A2724"/>
    <w:rsid w:val="007A32D2"/>
    <w:rsid w:val="007A33C9"/>
    <w:rsid w:val="007A341D"/>
    <w:rsid w:val="007A40F5"/>
    <w:rsid w:val="007A4F62"/>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964"/>
    <w:rsid w:val="00802BFA"/>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51B"/>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186"/>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6C8D"/>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6489"/>
    <w:rsid w:val="00AC766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762"/>
    <w:rsid w:val="00B3110B"/>
    <w:rsid w:val="00B315D6"/>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48C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24C"/>
    <w:rsid w:val="00C25A90"/>
    <w:rsid w:val="00C30706"/>
    <w:rsid w:val="00C309E0"/>
    <w:rsid w:val="00C30C86"/>
    <w:rsid w:val="00C31853"/>
    <w:rsid w:val="00C31A76"/>
    <w:rsid w:val="00C3357E"/>
    <w:rsid w:val="00C34472"/>
    <w:rsid w:val="00C34AF1"/>
    <w:rsid w:val="00C34E5D"/>
    <w:rsid w:val="00C35003"/>
    <w:rsid w:val="00C353CA"/>
    <w:rsid w:val="00C35947"/>
    <w:rsid w:val="00C35BB0"/>
    <w:rsid w:val="00C36516"/>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1F21"/>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81D"/>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060A6"/>
    <w:rsid w:val="00F10429"/>
    <w:rsid w:val="00F12098"/>
    <w:rsid w:val="00F1286C"/>
    <w:rsid w:val="00F15903"/>
    <w:rsid w:val="00F16484"/>
    <w:rsid w:val="00F16521"/>
    <w:rsid w:val="00F16DD0"/>
    <w:rsid w:val="00F17814"/>
    <w:rsid w:val="00F2048E"/>
    <w:rsid w:val="00F20B6A"/>
    <w:rsid w:val="00F21B84"/>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08D"/>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4E8F"/>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4C4CE5F0"/>
  <w15:docId w15:val="{14897F2F-1134-40DE-99AE-C5EE30DFEA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1058;&#1054;&#1056;&#1043;&#1048;%202023\&#1050;&#1060;%20\&#1089;&#1077;&#1085;&#1090;&#1103;&#1073;&#1088;&#1100;\&#1050;&#1069;&#1060;%20&#1057;&#1052;&#1057;&#1055;\&#1082;&#1091;&#1089;&#1090;&#1072;&#1088;&#1085;&#1080;&#1082;%20&#1043;&#1058;&#1062;\&#1076;&#1086;&#1082;&#1091;&#1084;&#1077;&#1085;&#1090;&#1072;&#1094;&#1080;&#1103;\&#1044;&#1086;&#1082;&#1091;&#1084;&#1077;&#1085;&#1090;&#1072;&#1094;&#1080;&#1103;%20&#1086;%20&#1079;&#1072;&#1082;&#1091;&#1087;&#1082;&#1077;%20%20&#1082;&#1086;&#1085;&#1082;&#1091;&#1088;&#1089;%20&#1069;&#1060;%20(15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D32B2B00359404BB437E38DE08CD8AA"/>
        <w:category>
          <w:name w:val="Общие"/>
          <w:gallery w:val="placeholder"/>
        </w:category>
        <w:types>
          <w:type w:val="bbPlcHdr"/>
        </w:types>
        <w:behaviors>
          <w:behavior w:val="content"/>
        </w:behaviors>
        <w:guid w:val="{A3D608E1-AD75-420F-8965-760943697F45}"/>
      </w:docPartPr>
      <w:docPartBody>
        <w:p w:rsidR="0093620C" w:rsidRDefault="009954A3">
          <w:pPr>
            <w:pStyle w:val="FD32B2B00359404BB437E38DE08CD8AA"/>
          </w:pPr>
          <w:r w:rsidRPr="00680AC0">
            <w:rPr>
              <w:rStyle w:val="a3"/>
            </w:rPr>
            <w:t>Выберите элемент.</w:t>
          </w:r>
        </w:p>
        <w:bookmarkStart w:id="0" w:name="НПлана"/>
        <w:bookmarkEnd w:id="0"/>
      </w:docPartBody>
    </w:docPart>
    <w:docPart>
      <w:docPartPr>
        <w:name w:val="9F665552D930463CB926EBD9559EDE4F"/>
        <w:category>
          <w:name w:val="Общие"/>
          <w:gallery w:val="placeholder"/>
        </w:category>
        <w:types>
          <w:type w:val="bbPlcHdr"/>
        </w:types>
        <w:behaviors>
          <w:behavior w:val="content"/>
        </w:behaviors>
        <w:guid w:val="{B3AF5B78-25A3-443B-94AD-EF17B6DF1CD6}"/>
      </w:docPartPr>
      <w:docPartBody>
        <w:p w:rsidR="0093620C" w:rsidRDefault="009954A3">
          <w:pPr>
            <w:pStyle w:val="9F665552D930463CB926EBD9559EDE4F"/>
          </w:pPr>
          <w:r w:rsidRPr="00853F0C">
            <w:rPr>
              <w:rStyle w:val="a3"/>
            </w:rPr>
            <w:t>Место для ввода текста.</w:t>
          </w:r>
        </w:p>
      </w:docPartBody>
    </w:docPart>
    <w:docPart>
      <w:docPartPr>
        <w:name w:val="DBC62A15D9924CB198B5D1CADE9962FE"/>
        <w:category>
          <w:name w:val="Общие"/>
          <w:gallery w:val="placeholder"/>
        </w:category>
        <w:types>
          <w:type w:val="bbPlcHdr"/>
        </w:types>
        <w:behaviors>
          <w:behavior w:val="content"/>
        </w:behaviors>
        <w:guid w:val="{B5B9B4ED-7520-4F65-B0CA-99A9352AE98D}"/>
      </w:docPartPr>
      <w:docPartBody>
        <w:p w:rsidR="0093620C" w:rsidRDefault="009954A3">
          <w:pPr>
            <w:pStyle w:val="DBC62A15D9924CB198B5D1CADE9962FE"/>
          </w:pPr>
          <w:r w:rsidRPr="00853F0C">
            <w:rPr>
              <w:rStyle w:val="a3"/>
            </w:rPr>
            <w:t>Место для ввода текста.</w:t>
          </w:r>
        </w:p>
      </w:docPartBody>
    </w:docPart>
    <w:docPart>
      <w:docPartPr>
        <w:name w:val="F0ED7B36E3A749A6AD3758D7BD2108A0"/>
        <w:category>
          <w:name w:val="Общие"/>
          <w:gallery w:val="placeholder"/>
        </w:category>
        <w:types>
          <w:type w:val="bbPlcHdr"/>
        </w:types>
        <w:behaviors>
          <w:behavior w:val="content"/>
        </w:behaviors>
        <w:guid w:val="{C16B26B1-6DC3-4242-A335-FC3F58CB5CB7}"/>
      </w:docPartPr>
      <w:docPartBody>
        <w:p w:rsidR="0093620C" w:rsidRDefault="009954A3">
          <w:pPr>
            <w:pStyle w:val="F0ED7B36E3A749A6AD3758D7BD2108A0"/>
          </w:pPr>
          <w:r w:rsidRPr="00853F0C">
            <w:rPr>
              <w:rStyle w:val="a3"/>
            </w:rPr>
            <w:t>Место для ввода текста.</w:t>
          </w:r>
        </w:p>
      </w:docPartBody>
    </w:docPart>
    <w:docPart>
      <w:docPartPr>
        <w:name w:val="2DCA8B4D6EAF4C8DB614B0F0174AE519"/>
        <w:category>
          <w:name w:val="Общие"/>
          <w:gallery w:val="placeholder"/>
        </w:category>
        <w:types>
          <w:type w:val="bbPlcHdr"/>
        </w:types>
        <w:behaviors>
          <w:behavior w:val="content"/>
        </w:behaviors>
        <w:guid w:val="{893E1A07-CE58-4107-97DB-11F1DB6C3331}"/>
      </w:docPartPr>
      <w:docPartBody>
        <w:p w:rsidR="0093620C" w:rsidRDefault="009954A3">
          <w:pPr>
            <w:pStyle w:val="2DCA8B4D6EAF4C8DB614B0F0174AE519"/>
          </w:pPr>
          <w:r w:rsidRPr="00853F0C">
            <w:rPr>
              <w:rStyle w:val="a3"/>
            </w:rPr>
            <w:t>Место для ввода текста.</w:t>
          </w:r>
        </w:p>
      </w:docPartBody>
    </w:docPart>
    <w:docPart>
      <w:docPartPr>
        <w:name w:val="591B4920B2E14213B4799797EBFCCE04"/>
        <w:category>
          <w:name w:val="Общие"/>
          <w:gallery w:val="placeholder"/>
        </w:category>
        <w:types>
          <w:type w:val="bbPlcHdr"/>
        </w:types>
        <w:behaviors>
          <w:behavior w:val="content"/>
        </w:behaviors>
        <w:guid w:val="{885869FE-04A7-43CD-AD38-911BBC2A46A1}"/>
      </w:docPartPr>
      <w:docPartBody>
        <w:p w:rsidR="0093620C" w:rsidRDefault="009954A3">
          <w:pPr>
            <w:pStyle w:val="591B4920B2E14213B4799797EBFCCE04"/>
          </w:pPr>
          <w:r w:rsidRPr="00853F0C">
            <w:rPr>
              <w:rStyle w:val="a3"/>
            </w:rPr>
            <w:t>Место для ввода текста.</w:t>
          </w:r>
        </w:p>
      </w:docPartBody>
    </w:docPart>
    <w:docPart>
      <w:docPartPr>
        <w:name w:val="1AAD92330B4048E1AE393DE974526B04"/>
        <w:category>
          <w:name w:val="Общие"/>
          <w:gallery w:val="placeholder"/>
        </w:category>
        <w:types>
          <w:type w:val="bbPlcHdr"/>
        </w:types>
        <w:behaviors>
          <w:behavior w:val="content"/>
        </w:behaviors>
        <w:guid w:val="{292BD793-AFCA-42E8-BD2A-92F8EEE0CDF5}"/>
      </w:docPartPr>
      <w:docPartBody>
        <w:p w:rsidR="0093620C" w:rsidRDefault="009954A3">
          <w:pPr>
            <w:pStyle w:val="1AAD92330B4048E1AE393DE974526B04"/>
          </w:pPr>
          <w:r w:rsidRPr="00B8675A">
            <w:rPr>
              <w:rStyle w:val="a3"/>
            </w:rPr>
            <w:t>Выберите элемент.</w:t>
          </w:r>
        </w:p>
      </w:docPartBody>
    </w:docPart>
    <w:docPart>
      <w:docPartPr>
        <w:name w:val="5D2F6A5DE46340B7B1B6CA73342BAD94"/>
        <w:category>
          <w:name w:val="Общие"/>
          <w:gallery w:val="placeholder"/>
        </w:category>
        <w:types>
          <w:type w:val="bbPlcHdr"/>
        </w:types>
        <w:behaviors>
          <w:behavior w:val="content"/>
        </w:behaviors>
        <w:guid w:val="{FC0CBBD8-BBBC-47A3-B5E0-D1984518ACC6}"/>
      </w:docPartPr>
      <w:docPartBody>
        <w:p w:rsidR="0093620C" w:rsidRDefault="009954A3">
          <w:pPr>
            <w:pStyle w:val="5D2F6A5DE46340B7B1B6CA73342BAD94"/>
          </w:pPr>
          <w:r w:rsidRPr="00B8675A">
            <w:rPr>
              <w:rStyle w:val="a3"/>
            </w:rPr>
            <w:t>Выберите элемент.</w:t>
          </w:r>
        </w:p>
      </w:docPartBody>
    </w:docPart>
    <w:docPart>
      <w:docPartPr>
        <w:name w:val="01FD7080595C440699D65C842B955BEA"/>
        <w:category>
          <w:name w:val="Общие"/>
          <w:gallery w:val="placeholder"/>
        </w:category>
        <w:types>
          <w:type w:val="bbPlcHdr"/>
        </w:types>
        <w:behaviors>
          <w:behavior w:val="content"/>
        </w:behaviors>
        <w:guid w:val="{4E602A22-64DE-450A-8DDF-0E97715AA427}"/>
      </w:docPartPr>
      <w:docPartBody>
        <w:p w:rsidR="0093620C" w:rsidRDefault="009954A3">
          <w:pPr>
            <w:pStyle w:val="01FD7080595C440699D65C842B955BEA"/>
          </w:pPr>
          <w:r w:rsidRPr="00853F0C">
            <w:rPr>
              <w:rStyle w:val="a3"/>
            </w:rPr>
            <w:t>Место для ввода текста.</w:t>
          </w:r>
        </w:p>
      </w:docPartBody>
    </w:docPart>
    <w:docPart>
      <w:docPartPr>
        <w:name w:val="DEEA86A726AE4679834C497743BB06ED"/>
        <w:category>
          <w:name w:val="Общие"/>
          <w:gallery w:val="placeholder"/>
        </w:category>
        <w:types>
          <w:type w:val="bbPlcHdr"/>
        </w:types>
        <w:behaviors>
          <w:behavior w:val="content"/>
        </w:behaviors>
        <w:guid w:val="{36A4E682-3050-45B1-9FEC-D56BABF86BA1}"/>
      </w:docPartPr>
      <w:docPartBody>
        <w:p w:rsidR="0093620C" w:rsidRDefault="009954A3">
          <w:pPr>
            <w:pStyle w:val="DEEA86A726AE4679834C497743BB06ED"/>
          </w:pPr>
          <w:r w:rsidRPr="00853F0C">
            <w:rPr>
              <w:rStyle w:val="a3"/>
            </w:rPr>
            <w:t>Место для ввода текста.</w:t>
          </w:r>
        </w:p>
      </w:docPartBody>
    </w:docPart>
    <w:docPart>
      <w:docPartPr>
        <w:name w:val="684A1FF2B35D4F94859B927F016326F6"/>
        <w:category>
          <w:name w:val="Общие"/>
          <w:gallery w:val="placeholder"/>
        </w:category>
        <w:types>
          <w:type w:val="bbPlcHdr"/>
        </w:types>
        <w:behaviors>
          <w:behavior w:val="content"/>
        </w:behaviors>
        <w:guid w:val="{9CEAABCC-E64D-4778-88CA-76F7FCE99A88}"/>
      </w:docPartPr>
      <w:docPartBody>
        <w:p w:rsidR="0093620C" w:rsidRDefault="009954A3">
          <w:pPr>
            <w:pStyle w:val="684A1FF2B35D4F94859B927F016326F6"/>
          </w:pPr>
          <w:r w:rsidRPr="00853F0C">
            <w:rPr>
              <w:rStyle w:val="a3"/>
            </w:rPr>
            <w:t>Место для ввода текста.</w:t>
          </w:r>
        </w:p>
      </w:docPartBody>
    </w:docPart>
    <w:docPart>
      <w:docPartPr>
        <w:name w:val="BD6C4FCE71774941B5B46F8C8588DCFC"/>
        <w:category>
          <w:name w:val="Общие"/>
          <w:gallery w:val="placeholder"/>
        </w:category>
        <w:types>
          <w:type w:val="bbPlcHdr"/>
        </w:types>
        <w:behaviors>
          <w:behavior w:val="content"/>
        </w:behaviors>
        <w:guid w:val="{AD61A9A2-4AD1-45F0-913C-55A11F112CAF}"/>
      </w:docPartPr>
      <w:docPartBody>
        <w:p w:rsidR="0093620C" w:rsidRDefault="009954A3">
          <w:pPr>
            <w:pStyle w:val="BD6C4FCE71774941B5B46F8C8588DCFC"/>
          </w:pPr>
          <w:r w:rsidRPr="00853F0C">
            <w:rPr>
              <w:rStyle w:val="a3"/>
            </w:rPr>
            <w:t>Место для ввода текста.</w:t>
          </w:r>
        </w:p>
      </w:docPartBody>
    </w:docPart>
    <w:docPart>
      <w:docPartPr>
        <w:name w:val="03B1A1684AA1444DA4CE817FD5094756"/>
        <w:category>
          <w:name w:val="Общие"/>
          <w:gallery w:val="placeholder"/>
        </w:category>
        <w:types>
          <w:type w:val="bbPlcHdr"/>
        </w:types>
        <w:behaviors>
          <w:behavior w:val="content"/>
        </w:behaviors>
        <w:guid w:val="{D2F79611-598A-4EBA-B1FE-6AD1551EE926}"/>
      </w:docPartPr>
      <w:docPartBody>
        <w:p w:rsidR="0093620C" w:rsidRDefault="009954A3">
          <w:pPr>
            <w:pStyle w:val="03B1A1684AA1444DA4CE817FD5094756"/>
          </w:pPr>
          <w:r w:rsidRPr="00853F0C">
            <w:rPr>
              <w:rStyle w:val="a3"/>
            </w:rPr>
            <w:t>Место для ввода текста.</w:t>
          </w:r>
        </w:p>
      </w:docPartBody>
    </w:docPart>
    <w:docPart>
      <w:docPartPr>
        <w:name w:val="EFFA6BD807A6438680F070CAC820CB99"/>
        <w:category>
          <w:name w:val="Общие"/>
          <w:gallery w:val="placeholder"/>
        </w:category>
        <w:types>
          <w:type w:val="bbPlcHdr"/>
        </w:types>
        <w:behaviors>
          <w:behavior w:val="content"/>
        </w:behaviors>
        <w:guid w:val="{F580DEF1-4899-4809-87CC-CE1600BE0B96}"/>
      </w:docPartPr>
      <w:docPartBody>
        <w:p w:rsidR="0093620C" w:rsidRDefault="009954A3">
          <w:pPr>
            <w:pStyle w:val="EFFA6BD807A6438680F070CAC820CB99"/>
          </w:pPr>
          <w:r w:rsidRPr="00BC1543">
            <w:rPr>
              <w:rStyle w:val="a3"/>
            </w:rPr>
            <w:t>Выберите элемент.</w:t>
          </w:r>
        </w:p>
      </w:docPartBody>
    </w:docPart>
    <w:docPart>
      <w:docPartPr>
        <w:name w:val="7A9903B37745453887623FD608C339A3"/>
        <w:category>
          <w:name w:val="Общие"/>
          <w:gallery w:val="placeholder"/>
        </w:category>
        <w:types>
          <w:type w:val="bbPlcHdr"/>
        </w:types>
        <w:behaviors>
          <w:behavior w:val="content"/>
        </w:behaviors>
        <w:guid w:val="{21145C19-7811-4C4A-BA8C-318A0C2C47A9}"/>
      </w:docPartPr>
      <w:docPartBody>
        <w:p w:rsidR="0093620C" w:rsidRDefault="009954A3">
          <w:pPr>
            <w:pStyle w:val="7A9903B37745453887623FD608C339A3"/>
          </w:pPr>
          <w:r w:rsidRPr="00853F0C">
            <w:rPr>
              <w:rStyle w:val="a3"/>
            </w:rPr>
            <w:t>Место для ввода текста.</w:t>
          </w:r>
        </w:p>
      </w:docPartBody>
    </w:docPart>
    <w:docPart>
      <w:docPartPr>
        <w:name w:val="6FE9C89E393C490992F39D1ED9AB7A92"/>
        <w:category>
          <w:name w:val="Общие"/>
          <w:gallery w:val="placeholder"/>
        </w:category>
        <w:types>
          <w:type w:val="bbPlcHdr"/>
        </w:types>
        <w:behaviors>
          <w:behavior w:val="content"/>
        </w:behaviors>
        <w:guid w:val="{55A51585-C4D8-46FB-9060-5462B0747B31}"/>
      </w:docPartPr>
      <w:docPartBody>
        <w:p w:rsidR="0093620C" w:rsidRDefault="009954A3">
          <w:pPr>
            <w:pStyle w:val="6FE9C89E393C490992F39D1ED9AB7A92"/>
          </w:pPr>
          <w:r w:rsidRPr="00853F0C">
            <w:rPr>
              <w:rStyle w:val="a3"/>
            </w:rPr>
            <w:t>Место для ввода текста.</w:t>
          </w:r>
        </w:p>
      </w:docPartBody>
    </w:docPart>
    <w:docPart>
      <w:docPartPr>
        <w:name w:val="4D99EB07335C43648C3F803AE67F9616"/>
        <w:category>
          <w:name w:val="Общие"/>
          <w:gallery w:val="placeholder"/>
        </w:category>
        <w:types>
          <w:type w:val="bbPlcHdr"/>
        </w:types>
        <w:behaviors>
          <w:behavior w:val="content"/>
        </w:behaviors>
        <w:guid w:val="{E284AB8E-3BE8-4FB1-AEBE-690C26C22885}"/>
      </w:docPartPr>
      <w:docPartBody>
        <w:p w:rsidR="0093620C" w:rsidRDefault="009954A3">
          <w:pPr>
            <w:pStyle w:val="4D99EB07335C43648C3F803AE67F9616"/>
          </w:pPr>
          <w:r w:rsidRPr="00853F0C">
            <w:rPr>
              <w:rStyle w:val="a3"/>
            </w:rPr>
            <w:t>Место для ввода текста.</w:t>
          </w:r>
        </w:p>
      </w:docPartBody>
    </w:docPart>
    <w:docPart>
      <w:docPartPr>
        <w:name w:val="8E9DE15B1AE847298E4D71A0376E9D42"/>
        <w:category>
          <w:name w:val="Общие"/>
          <w:gallery w:val="placeholder"/>
        </w:category>
        <w:types>
          <w:type w:val="bbPlcHdr"/>
        </w:types>
        <w:behaviors>
          <w:behavior w:val="content"/>
        </w:behaviors>
        <w:guid w:val="{84EA02CA-DECE-4FAE-A64B-B61E26743601}"/>
      </w:docPartPr>
      <w:docPartBody>
        <w:p w:rsidR="0093620C" w:rsidRDefault="009954A3">
          <w:pPr>
            <w:pStyle w:val="8E9DE15B1AE847298E4D71A0376E9D42"/>
          </w:pPr>
          <w:r w:rsidRPr="00853F0C">
            <w:rPr>
              <w:rStyle w:val="a3"/>
            </w:rPr>
            <w:t>Место для ввода текста.</w:t>
          </w:r>
        </w:p>
      </w:docPartBody>
    </w:docPart>
    <w:docPart>
      <w:docPartPr>
        <w:name w:val="3BFD1491E0F04C0DABE53FE4C40EEB85"/>
        <w:category>
          <w:name w:val="Общие"/>
          <w:gallery w:val="placeholder"/>
        </w:category>
        <w:types>
          <w:type w:val="bbPlcHdr"/>
        </w:types>
        <w:behaviors>
          <w:behavior w:val="content"/>
        </w:behaviors>
        <w:guid w:val="{D78CB009-F830-4F72-BA83-EDB182F24F43}"/>
      </w:docPartPr>
      <w:docPartBody>
        <w:p w:rsidR="0093620C" w:rsidRDefault="009954A3">
          <w:pPr>
            <w:pStyle w:val="3BFD1491E0F04C0DABE53FE4C40EEB85"/>
          </w:pPr>
          <w:r w:rsidRPr="00853F0C">
            <w:rPr>
              <w:rStyle w:val="a3"/>
            </w:rPr>
            <w:t>Место для ввода текста.</w:t>
          </w:r>
        </w:p>
      </w:docPartBody>
    </w:docPart>
    <w:docPart>
      <w:docPartPr>
        <w:name w:val="857F3268579F48539AD5AE4B30A5100E"/>
        <w:category>
          <w:name w:val="Общие"/>
          <w:gallery w:val="placeholder"/>
        </w:category>
        <w:types>
          <w:type w:val="bbPlcHdr"/>
        </w:types>
        <w:behaviors>
          <w:behavior w:val="content"/>
        </w:behaviors>
        <w:guid w:val="{C3BE37C8-3CA0-48B6-8B2A-EF0AC0072C2C}"/>
      </w:docPartPr>
      <w:docPartBody>
        <w:p w:rsidR="0093620C" w:rsidRDefault="009954A3">
          <w:pPr>
            <w:pStyle w:val="857F3268579F48539AD5AE4B30A5100E"/>
          </w:pPr>
          <w:r w:rsidRPr="00853F0C">
            <w:rPr>
              <w:rStyle w:val="a3"/>
            </w:rPr>
            <w:t>Место для ввода текста.</w:t>
          </w:r>
        </w:p>
      </w:docPartBody>
    </w:docPart>
    <w:docPart>
      <w:docPartPr>
        <w:name w:val="B4DB61B9992041759FA8BA66A68795EE"/>
        <w:category>
          <w:name w:val="Общие"/>
          <w:gallery w:val="placeholder"/>
        </w:category>
        <w:types>
          <w:type w:val="bbPlcHdr"/>
        </w:types>
        <w:behaviors>
          <w:behavior w:val="content"/>
        </w:behaviors>
        <w:guid w:val="{C41258D1-FF23-4C89-BFD2-B6D528756FE9}"/>
      </w:docPartPr>
      <w:docPartBody>
        <w:p w:rsidR="0093620C" w:rsidRDefault="009954A3">
          <w:pPr>
            <w:pStyle w:val="B4DB61B9992041759FA8BA66A68795EE"/>
          </w:pPr>
          <w:r w:rsidRPr="00853F0C">
            <w:rPr>
              <w:rStyle w:val="a3"/>
            </w:rPr>
            <w:t>Место для ввода текста.</w:t>
          </w:r>
        </w:p>
      </w:docPartBody>
    </w:docPart>
    <w:docPart>
      <w:docPartPr>
        <w:name w:val="5E371440091E4EF1BCE4AAA2F6597F00"/>
        <w:category>
          <w:name w:val="Общие"/>
          <w:gallery w:val="placeholder"/>
        </w:category>
        <w:types>
          <w:type w:val="bbPlcHdr"/>
        </w:types>
        <w:behaviors>
          <w:behavior w:val="content"/>
        </w:behaviors>
        <w:guid w:val="{AEBC9963-DE18-4902-8FE7-2D0A7C2BF337}"/>
      </w:docPartPr>
      <w:docPartBody>
        <w:p w:rsidR="0093620C" w:rsidRDefault="009954A3">
          <w:pPr>
            <w:pStyle w:val="5E371440091E4EF1BCE4AAA2F6597F00"/>
          </w:pPr>
          <w:r w:rsidRPr="00853F0C">
            <w:rPr>
              <w:rStyle w:val="a3"/>
            </w:rPr>
            <w:t>Место для ввода текста.</w:t>
          </w:r>
        </w:p>
      </w:docPartBody>
    </w:docPart>
    <w:docPart>
      <w:docPartPr>
        <w:name w:val="8F6F678453DA4D9DB968C34CFD44A342"/>
        <w:category>
          <w:name w:val="Общие"/>
          <w:gallery w:val="placeholder"/>
        </w:category>
        <w:types>
          <w:type w:val="bbPlcHdr"/>
        </w:types>
        <w:behaviors>
          <w:behavior w:val="content"/>
        </w:behaviors>
        <w:guid w:val="{C68FFB06-7522-42FA-AE31-57F1D124E5D7}"/>
      </w:docPartPr>
      <w:docPartBody>
        <w:p w:rsidR="0093620C" w:rsidRDefault="009954A3">
          <w:pPr>
            <w:pStyle w:val="8F6F678453DA4D9DB968C34CFD44A342"/>
          </w:pPr>
          <w:r w:rsidRPr="00853F0C">
            <w:rPr>
              <w:rStyle w:val="a3"/>
            </w:rPr>
            <w:t>Место для ввода текста.</w:t>
          </w:r>
        </w:p>
      </w:docPartBody>
    </w:docPart>
    <w:docPart>
      <w:docPartPr>
        <w:name w:val="C331D07B7B744253B4891678CA63FE4C"/>
        <w:category>
          <w:name w:val="Общие"/>
          <w:gallery w:val="placeholder"/>
        </w:category>
        <w:types>
          <w:type w:val="bbPlcHdr"/>
        </w:types>
        <w:behaviors>
          <w:behavior w:val="content"/>
        </w:behaviors>
        <w:guid w:val="{C6B7A6BF-53DB-4301-A40E-F72203B58EDB}"/>
      </w:docPartPr>
      <w:docPartBody>
        <w:p w:rsidR="0093620C" w:rsidRDefault="009954A3">
          <w:pPr>
            <w:pStyle w:val="C331D07B7B744253B4891678CA63FE4C"/>
          </w:pPr>
          <w:r w:rsidRPr="00853F0C">
            <w:rPr>
              <w:rStyle w:val="a3"/>
            </w:rPr>
            <w:t>Место для ввода текста.</w:t>
          </w:r>
        </w:p>
      </w:docPartBody>
    </w:docPart>
    <w:docPart>
      <w:docPartPr>
        <w:name w:val="1756C985FB684C209C5C53258A3D9716"/>
        <w:category>
          <w:name w:val="Общие"/>
          <w:gallery w:val="placeholder"/>
        </w:category>
        <w:types>
          <w:type w:val="bbPlcHdr"/>
        </w:types>
        <w:behaviors>
          <w:behavior w:val="content"/>
        </w:behaviors>
        <w:guid w:val="{0FB5F4F4-AB53-49C9-BC42-3A8352DC2E16}"/>
      </w:docPartPr>
      <w:docPartBody>
        <w:p w:rsidR="0093620C" w:rsidRDefault="009954A3">
          <w:pPr>
            <w:pStyle w:val="1756C985FB684C209C5C53258A3D9716"/>
          </w:pPr>
          <w:r w:rsidRPr="007027F2">
            <w:rPr>
              <w:rStyle w:val="a3"/>
            </w:rPr>
            <w:t>Выберите стандартный блок.</w:t>
          </w:r>
        </w:p>
      </w:docPartBody>
    </w:docPart>
    <w:docPart>
      <w:docPartPr>
        <w:name w:val="6C43C50C911B4CC096B9FDDE29444110"/>
        <w:category>
          <w:name w:val="Общие"/>
          <w:gallery w:val="placeholder"/>
        </w:category>
        <w:types>
          <w:type w:val="bbPlcHdr"/>
        </w:types>
        <w:behaviors>
          <w:behavior w:val="content"/>
        </w:behaviors>
        <w:guid w:val="{A8946728-A0E2-40D0-8F2E-41F9BFD9C917}"/>
      </w:docPartPr>
      <w:docPartBody>
        <w:p w:rsidR="0093620C" w:rsidRDefault="009954A3">
          <w:pPr>
            <w:pStyle w:val="6C43C50C911B4CC096B9FDDE29444110"/>
          </w:pPr>
          <w:r w:rsidRPr="00853F0C">
            <w:rPr>
              <w:rStyle w:val="a3"/>
            </w:rPr>
            <w:t>Место для ввода текста.</w:t>
          </w:r>
        </w:p>
      </w:docPartBody>
    </w:docPart>
    <w:docPart>
      <w:docPartPr>
        <w:name w:val="3F876C9A12E848849BBD528FA896808F"/>
        <w:category>
          <w:name w:val="Общие"/>
          <w:gallery w:val="placeholder"/>
        </w:category>
        <w:types>
          <w:type w:val="bbPlcHdr"/>
        </w:types>
        <w:behaviors>
          <w:behavior w:val="content"/>
        </w:behaviors>
        <w:guid w:val="{1332F3E3-18C4-4089-B173-05DFC99617D2}"/>
      </w:docPartPr>
      <w:docPartBody>
        <w:p w:rsidR="0093620C" w:rsidRDefault="009954A3">
          <w:pPr>
            <w:pStyle w:val="3F876C9A12E848849BBD528FA896808F"/>
          </w:pPr>
          <w:r w:rsidRPr="00E6512F">
            <w:rPr>
              <w:rStyle w:val="a3"/>
            </w:rPr>
            <w:t>Место для ввода даты.</w:t>
          </w:r>
        </w:p>
      </w:docPartBody>
    </w:docPart>
    <w:docPart>
      <w:docPartPr>
        <w:name w:val="1CBBEE0E6A5F48569EE3B21098A817CD"/>
        <w:category>
          <w:name w:val="Общие"/>
          <w:gallery w:val="placeholder"/>
        </w:category>
        <w:types>
          <w:type w:val="bbPlcHdr"/>
        </w:types>
        <w:behaviors>
          <w:behavior w:val="content"/>
        </w:behaviors>
        <w:guid w:val="{F89A8E68-228E-4D2A-8CE8-AAC58EA2697B}"/>
      </w:docPartPr>
      <w:docPartBody>
        <w:p w:rsidR="0093620C" w:rsidRDefault="009954A3">
          <w:pPr>
            <w:pStyle w:val="1CBBEE0E6A5F48569EE3B21098A817CD"/>
          </w:pPr>
          <w:r w:rsidRPr="00853F0C">
            <w:rPr>
              <w:rStyle w:val="a3"/>
            </w:rPr>
            <w:t>Место для ввода текста.</w:t>
          </w:r>
        </w:p>
      </w:docPartBody>
    </w:docPart>
    <w:docPart>
      <w:docPartPr>
        <w:name w:val="40D0B27C8D5C4E538C1B6AF2C912106B"/>
        <w:category>
          <w:name w:val="Общие"/>
          <w:gallery w:val="placeholder"/>
        </w:category>
        <w:types>
          <w:type w:val="bbPlcHdr"/>
        </w:types>
        <w:behaviors>
          <w:behavior w:val="content"/>
        </w:behaviors>
        <w:guid w:val="{437ADC3F-B8C1-4696-8E8B-E19256B0A14E}"/>
      </w:docPartPr>
      <w:docPartBody>
        <w:p w:rsidR="0093620C" w:rsidRDefault="009954A3">
          <w:pPr>
            <w:pStyle w:val="40D0B27C8D5C4E538C1B6AF2C912106B"/>
          </w:pPr>
          <w:r w:rsidRPr="00853F0C">
            <w:rPr>
              <w:rStyle w:val="a3"/>
            </w:rPr>
            <w:t>Место для ввода текста.</w:t>
          </w:r>
        </w:p>
      </w:docPartBody>
    </w:docPart>
    <w:docPart>
      <w:docPartPr>
        <w:name w:val="DE055068DDBD4232A68665A3ED2720CD"/>
        <w:category>
          <w:name w:val="Общие"/>
          <w:gallery w:val="placeholder"/>
        </w:category>
        <w:types>
          <w:type w:val="bbPlcHdr"/>
        </w:types>
        <w:behaviors>
          <w:behavior w:val="content"/>
        </w:behaviors>
        <w:guid w:val="{FCE6CB89-9D2B-4F15-A654-4FA2CD5E8617}"/>
      </w:docPartPr>
      <w:docPartBody>
        <w:p w:rsidR="0093620C" w:rsidRDefault="009954A3">
          <w:pPr>
            <w:pStyle w:val="DE055068DDBD4232A68665A3ED2720CD"/>
          </w:pPr>
          <w:r w:rsidRPr="00BC1543">
            <w:rPr>
              <w:rStyle w:val="a3"/>
            </w:rPr>
            <w:t>Выберите элемент.</w:t>
          </w:r>
        </w:p>
      </w:docPartBody>
    </w:docPart>
    <w:docPart>
      <w:docPartPr>
        <w:name w:val="D85A850631CD4466A0FF1FD3F489BE35"/>
        <w:category>
          <w:name w:val="Общие"/>
          <w:gallery w:val="placeholder"/>
        </w:category>
        <w:types>
          <w:type w:val="bbPlcHdr"/>
        </w:types>
        <w:behaviors>
          <w:behavior w:val="content"/>
        </w:behaviors>
        <w:guid w:val="{7F0B8DAE-BA67-4F2B-A1A9-29ACF7350F83}"/>
      </w:docPartPr>
      <w:docPartBody>
        <w:p w:rsidR="0093620C" w:rsidRDefault="009954A3">
          <w:pPr>
            <w:pStyle w:val="D85A850631CD4466A0FF1FD3F489BE35"/>
          </w:pPr>
          <w:r w:rsidRPr="00853F0C">
            <w:rPr>
              <w:rStyle w:val="a3"/>
            </w:rPr>
            <w:t>Место для ввода текста.</w:t>
          </w:r>
        </w:p>
      </w:docPartBody>
    </w:docPart>
    <w:docPart>
      <w:docPartPr>
        <w:name w:val="7EA906EE3CC141A49AB5B85D749A9A64"/>
        <w:category>
          <w:name w:val="Общие"/>
          <w:gallery w:val="placeholder"/>
        </w:category>
        <w:types>
          <w:type w:val="bbPlcHdr"/>
        </w:types>
        <w:behaviors>
          <w:behavior w:val="content"/>
        </w:behaviors>
        <w:guid w:val="{9BFCB99D-ED00-4638-84EF-A9C5637D89C3}"/>
      </w:docPartPr>
      <w:docPartBody>
        <w:p w:rsidR="0093620C" w:rsidRDefault="009954A3">
          <w:pPr>
            <w:pStyle w:val="7EA906EE3CC141A49AB5B85D749A9A64"/>
          </w:pPr>
          <w:r>
            <w:rPr>
              <w:rStyle w:val="a3"/>
            </w:rPr>
            <w:t>Место для ввода текста.</w:t>
          </w:r>
        </w:p>
      </w:docPartBody>
    </w:docPart>
    <w:docPart>
      <w:docPartPr>
        <w:name w:val="CF1E9A7446174160998D7524B1E68FA5"/>
        <w:category>
          <w:name w:val="Общие"/>
          <w:gallery w:val="placeholder"/>
        </w:category>
        <w:types>
          <w:type w:val="bbPlcHdr"/>
        </w:types>
        <w:behaviors>
          <w:behavior w:val="content"/>
        </w:behaviors>
        <w:guid w:val="{5E41468B-AFFF-4CCA-B1B0-B20103A19F35}"/>
      </w:docPartPr>
      <w:docPartBody>
        <w:p w:rsidR="0093620C" w:rsidRDefault="009954A3">
          <w:pPr>
            <w:pStyle w:val="CF1E9A7446174160998D7524B1E68FA5"/>
          </w:pPr>
          <w:r>
            <w:rPr>
              <w:rStyle w:val="a3"/>
            </w:rPr>
            <w:t>Место для ввода текста.</w:t>
          </w:r>
        </w:p>
      </w:docPartBody>
    </w:docPart>
    <w:docPart>
      <w:docPartPr>
        <w:name w:val="80CEB04B9C17482890A2F77EEA2CA2A4"/>
        <w:category>
          <w:name w:val="Общие"/>
          <w:gallery w:val="placeholder"/>
        </w:category>
        <w:types>
          <w:type w:val="bbPlcHdr"/>
        </w:types>
        <w:behaviors>
          <w:behavior w:val="content"/>
        </w:behaviors>
        <w:guid w:val="{79626366-5ACB-40AB-84E6-3EF9EC3E2B09}"/>
      </w:docPartPr>
      <w:docPartBody>
        <w:p w:rsidR="0093620C" w:rsidRDefault="009954A3">
          <w:pPr>
            <w:pStyle w:val="80CEB04B9C17482890A2F77EEA2CA2A4"/>
          </w:pPr>
          <w:r w:rsidRPr="00BC1543">
            <w:rPr>
              <w:rStyle w:val="a3"/>
            </w:rPr>
            <w:t>Выберите элемент.</w:t>
          </w:r>
        </w:p>
      </w:docPartBody>
    </w:docPart>
    <w:docPart>
      <w:docPartPr>
        <w:name w:val="FD218D07DA064782988C1A0ADA9DDE79"/>
        <w:category>
          <w:name w:val="Общие"/>
          <w:gallery w:val="placeholder"/>
        </w:category>
        <w:types>
          <w:type w:val="bbPlcHdr"/>
        </w:types>
        <w:behaviors>
          <w:behavior w:val="content"/>
        </w:behaviors>
        <w:guid w:val="{7AC7C193-DCDF-4A6F-A3D2-53DF91D24268}"/>
      </w:docPartPr>
      <w:docPartBody>
        <w:p w:rsidR="0093620C" w:rsidRDefault="009954A3">
          <w:pPr>
            <w:pStyle w:val="FD218D07DA064782988C1A0ADA9DDE79"/>
          </w:pPr>
          <w:r w:rsidRPr="00E6512F">
            <w:rPr>
              <w:rStyle w:val="a3"/>
            </w:rPr>
            <w:t>Место для ввода даты.</w:t>
          </w:r>
        </w:p>
      </w:docPartBody>
    </w:docPart>
    <w:docPart>
      <w:docPartPr>
        <w:name w:val="09F0B040CC674ED8973EAE2B793BF041"/>
        <w:category>
          <w:name w:val="Общие"/>
          <w:gallery w:val="placeholder"/>
        </w:category>
        <w:types>
          <w:type w:val="bbPlcHdr"/>
        </w:types>
        <w:behaviors>
          <w:behavior w:val="content"/>
        </w:behaviors>
        <w:guid w:val="{AA00B52E-B17A-47C2-A391-79415F4FDF07}"/>
      </w:docPartPr>
      <w:docPartBody>
        <w:p w:rsidR="0093620C" w:rsidRDefault="009954A3">
          <w:pPr>
            <w:pStyle w:val="09F0B040CC674ED8973EAE2B793BF041"/>
          </w:pPr>
          <w:r w:rsidRPr="00E6512F">
            <w:rPr>
              <w:rStyle w:val="a3"/>
            </w:rPr>
            <w:t>Место для ввода даты.</w:t>
          </w:r>
        </w:p>
      </w:docPartBody>
    </w:docPart>
    <w:docPart>
      <w:docPartPr>
        <w:name w:val="A4B5A0C57AE9427C8075844AEE6895F6"/>
        <w:category>
          <w:name w:val="Общие"/>
          <w:gallery w:val="placeholder"/>
        </w:category>
        <w:types>
          <w:type w:val="bbPlcHdr"/>
        </w:types>
        <w:behaviors>
          <w:behavior w:val="content"/>
        </w:behaviors>
        <w:guid w:val="{E8E1CB2D-2E06-471A-91ED-804113F5CDA3}"/>
      </w:docPartPr>
      <w:docPartBody>
        <w:p w:rsidR="0093620C" w:rsidRDefault="009954A3">
          <w:pPr>
            <w:pStyle w:val="A4B5A0C57AE9427C8075844AEE6895F6"/>
          </w:pPr>
          <w:r w:rsidRPr="00E6512F">
            <w:rPr>
              <w:rStyle w:val="a3"/>
            </w:rPr>
            <w:t>Место для ввода даты.</w:t>
          </w:r>
        </w:p>
      </w:docPartBody>
    </w:docPart>
    <w:docPart>
      <w:docPartPr>
        <w:name w:val="3DCFF9E4521545358F50613C4AE7AED4"/>
        <w:category>
          <w:name w:val="Общие"/>
          <w:gallery w:val="placeholder"/>
        </w:category>
        <w:types>
          <w:type w:val="bbPlcHdr"/>
        </w:types>
        <w:behaviors>
          <w:behavior w:val="content"/>
        </w:behaviors>
        <w:guid w:val="{1FA47468-596E-4F0E-9949-6C98109C55F5}"/>
      </w:docPartPr>
      <w:docPartBody>
        <w:p w:rsidR="0093620C" w:rsidRDefault="009954A3">
          <w:pPr>
            <w:pStyle w:val="3DCFF9E4521545358F50613C4AE7AED4"/>
          </w:pPr>
          <w:r w:rsidRPr="00E6512F">
            <w:rPr>
              <w:rStyle w:val="a3"/>
            </w:rPr>
            <w:t>Место для ввода даты.</w:t>
          </w:r>
        </w:p>
      </w:docPartBody>
    </w:docPart>
    <w:docPart>
      <w:docPartPr>
        <w:name w:val="7C1F217F4F9743EF865BD7C9BC24725E"/>
        <w:category>
          <w:name w:val="Общие"/>
          <w:gallery w:val="placeholder"/>
        </w:category>
        <w:types>
          <w:type w:val="bbPlcHdr"/>
        </w:types>
        <w:behaviors>
          <w:behavior w:val="content"/>
        </w:behaviors>
        <w:guid w:val="{266CD892-0F9F-4115-BBC8-7B8EA95E8574}"/>
      </w:docPartPr>
      <w:docPartBody>
        <w:p w:rsidR="0093620C" w:rsidRDefault="009954A3">
          <w:pPr>
            <w:pStyle w:val="7C1F217F4F9743EF865BD7C9BC24725E"/>
          </w:pPr>
          <w:r w:rsidRPr="00E6512F">
            <w:rPr>
              <w:rStyle w:val="a3"/>
            </w:rPr>
            <w:t>Место для ввода даты.</w:t>
          </w:r>
        </w:p>
      </w:docPartBody>
    </w:docPart>
    <w:docPart>
      <w:docPartPr>
        <w:name w:val="08C353CCD72D42D4B5D15979B27CD6A4"/>
        <w:category>
          <w:name w:val="Общие"/>
          <w:gallery w:val="placeholder"/>
        </w:category>
        <w:types>
          <w:type w:val="bbPlcHdr"/>
        </w:types>
        <w:behaviors>
          <w:behavior w:val="content"/>
        </w:behaviors>
        <w:guid w:val="{342AB2AD-627A-474B-A615-D5CF65D0D8A9}"/>
      </w:docPartPr>
      <w:docPartBody>
        <w:p w:rsidR="0093620C" w:rsidRDefault="009954A3">
          <w:pPr>
            <w:pStyle w:val="08C353CCD72D42D4B5D15979B27CD6A4"/>
          </w:pPr>
          <w:r w:rsidRPr="00853F0C">
            <w:rPr>
              <w:rStyle w:val="a3"/>
            </w:rPr>
            <w:t>Место для ввода текста.</w:t>
          </w:r>
        </w:p>
      </w:docPartBody>
    </w:docPart>
    <w:docPart>
      <w:docPartPr>
        <w:name w:val="D1A1B6DDEF694DC3BF31A8AF92E4CCB8"/>
        <w:category>
          <w:name w:val="Общие"/>
          <w:gallery w:val="placeholder"/>
        </w:category>
        <w:types>
          <w:type w:val="bbPlcHdr"/>
        </w:types>
        <w:behaviors>
          <w:behavior w:val="content"/>
        </w:behaviors>
        <w:guid w:val="{8F58B0F9-2568-4756-9F49-32059659550C}"/>
      </w:docPartPr>
      <w:docPartBody>
        <w:p w:rsidR="0093620C" w:rsidRDefault="009954A3">
          <w:pPr>
            <w:pStyle w:val="D1A1B6DDEF694DC3BF31A8AF92E4CCB8"/>
          </w:pPr>
          <w:r w:rsidRPr="00853F0C">
            <w:rPr>
              <w:rStyle w:val="a3"/>
            </w:rPr>
            <w:t>Место для ввода текста.</w:t>
          </w:r>
        </w:p>
      </w:docPartBody>
    </w:docPart>
    <w:docPart>
      <w:docPartPr>
        <w:name w:val="A6A43F9AD2A14AA4B8163FE47987BAD7"/>
        <w:category>
          <w:name w:val="Общие"/>
          <w:gallery w:val="placeholder"/>
        </w:category>
        <w:types>
          <w:type w:val="bbPlcHdr"/>
        </w:types>
        <w:behaviors>
          <w:behavior w:val="content"/>
        </w:behaviors>
        <w:guid w:val="{B36D0209-052A-4003-8377-B64C363F30D0}"/>
      </w:docPartPr>
      <w:docPartBody>
        <w:p w:rsidR="0093620C" w:rsidRDefault="009954A3">
          <w:pPr>
            <w:pStyle w:val="A6A43F9AD2A14AA4B8163FE47987BAD7"/>
          </w:pPr>
          <w:r w:rsidRPr="00B56B74">
            <w:rPr>
              <w:rStyle w:val="a3"/>
            </w:rPr>
            <w:t>Место для ввода текста.</w:t>
          </w:r>
        </w:p>
      </w:docPartBody>
    </w:docPart>
    <w:docPart>
      <w:docPartPr>
        <w:name w:val="4437DA8B9A304ECB947C262DB19BC49E"/>
        <w:category>
          <w:name w:val="Общие"/>
          <w:gallery w:val="placeholder"/>
        </w:category>
        <w:types>
          <w:type w:val="bbPlcHdr"/>
        </w:types>
        <w:behaviors>
          <w:behavior w:val="content"/>
        </w:behaviors>
        <w:guid w:val="{8B18D797-E587-4407-8E83-72770F6B6135}"/>
      </w:docPartPr>
      <w:docPartBody>
        <w:p w:rsidR="0093620C" w:rsidRDefault="009954A3">
          <w:pPr>
            <w:pStyle w:val="4437DA8B9A304ECB947C262DB19BC49E"/>
          </w:pPr>
          <w:r w:rsidRPr="00853F0C">
            <w:rPr>
              <w:rStyle w:val="a3"/>
            </w:rPr>
            <w:t>Место для ввода текста.</w:t>
          </w:r>
        </w:p>
      </w:docPartBody>
    </w:docPart>
    <w:docPart>
      <w:docPartPr>
        <w:name w:val="7553654D9023458EAEFB161E2E40C0FD"/>
        <w:category>
          <w:name w:val="Общие"/>
          <w:gallery w:val="placeholder"/>
        </w:category>
        <w:types>
          <w:type w:val="bbPlcHdr"/>
        </w:types>
        <w:behaviors>
          <w:behavior w:val="content"/>
        </w:behaviors>
        <w:guid w:val="{1663CF47-75F6-48B8-91BE-29BC1E37D0D2}"/>
      </w:docPartPr>
      <w:docPartBody>
        <w:p w:rsidR="0093620C" w:rsidRDefault="009954A3">
          <w:pPr>
            <w:pStyle w:val="7553654D9023458EAEFB161E2E40C0FD"/>
          </w:pPr>
          <w:r w:rsidRPr="00853F0C">
            <w:rPr>
              <w:rStyle w:val="a3"/>
            </w:rPr>
            <w:t>Место для ввода текста.</w:t>
          </w:r>
        </w:p>
      </w:docPartBody>
    </w:docPart>
    <w:docPart>
      <w:docPartPr>
        <w:name w:val="2B07513A3C604DEDB4AEF7BCE7D5D385"/>
        <w:category>
          <w:name w:val="Общие"/>
          <w:gallery w:val="placeholder"/>
        </w:category>
        <w:types>
          <w:type w:val="bbPlcHdr"/>
        </w:types>
        <w:behaviors>
          <w:behavior w:val="content"/>
        </w:behaviors>
        <w:guid w:val="{D52A5FCE-3FB6-4F06-86E7-20785FA39595}"/>
      </w:docPartPr>
      <w:docPartBody>
        <w:p w:rsidR="0093620C" w:rsidRDefault="009954A3">
          <w:pPr>
            <w:pStyle w:val="2B07513A3C604DEDB4AEF7BCE7D5D385"/>
          </w:pPr>
          <w:r w:rsidRPr="00853F0C">
            <w:rPr>
              <w:rStyle w:val="a3"/>
            </w:rPr>
            <w:t>Место для ввода текста.</w:t>
          </w:r>
        </w:p>
      </w:docPartBody>
    </w:docPart>
    <w:docPart>
      <w:docPartPr>
        <w:name w:val="F613123EF1E6492BB6A768BBE2645F3E"/>
        <w:category>
          <w:name w:val="Общие"/>
          <w:gallery w:val="placeholder"/>
        </w:category>
        <w:types>
          <w:type w:val="bbPlcHdr"/>
        </w:types>
        <w:behaviors>
          <w:behavior w:val="content"/>
        </w:behaviors>
        <w:guid w:val="{F48C0D24-1101-4E0C-9BD1-A3A4F60333C0}"/>
      </w:docPartPr>
      <w:docPartBody>
        <w:p w:rsidR="0093620C" w:rsidRDefault="009954A3">
          <w:pPr>
            <w:pStyle w:val="F613123EF1E6492BB6A768BBE2645F3E"/>
          </w:pPr>
          <w:r w:rsidRPr="00B8675A">
            <w:rPr>
              <w:rStyle w:val="a3"/>
            </w:rPr>
            <w:t>Выберите элемент.</w:t>
          </w:r>
        </w:p>
      </w:docPartBody>
    </w:docPart>
    <w:docPart>
      <w:docPartPr>
        <w:name w:val="D42EB3F8DED74A8C8C5A95FCD9644265"/>
        <w:category>
          <w:name w:val="Общие"/>
          <w:gallery w:val="placeholder"/>
        </w:category>
        <w:types>
          <w:type w:val="bbPlcHdr"/>
        </w:types>
        <w:behaviors>
          <w:behavior w:val="content"/>
        </w:behaviors>
        <w:guid w:val="{CDACC47E-EBBF-40D4-A3D4-9AF1389D8701}"/>
      </w:docPartPr>
      <w:docPartBody>
        <w:p w:rsidR="0093620C" w:rsidRDefault="009954A3">
          <w:pPr>
            <w:pStyle w:val="D42EB3F8DED74A8C8C5A95FCD9644265"/>
          </w:pPr>
          <w:r w:rsidRPr="00B8675A">
            <w:rPr>
              <w:rStyle w:val="a3"/>
            </w:rPr>
            <w:t>Выберите элемент.</w:t>
          </w:r>
        </w:p>
      </w:docPartBody>
    </w:docPart>
    <w:docPart>
      <w:docPartPr>
        <w:name w:val="9F0C86DC051B4ACEBF8DE3186DCBA379"/>
        <w:category>
          <w:name w:val="Общие"/>
          <w:gallery w:val="placeholder"/>
        </w:category>
        <w:types>
          <w:type w:val="bbPlcHdr"/>
        </w:types>
        <w:behaviors>
          <w:behavior w:val="content"/>
        </w:behaviors>
        <w:guid w:val="{4F443754-8C7C-458F-A8A7-0748ED1F042E}"/>
      </w:docPartPr>
      <w:docPartBody>
        <w:p w:rsidR="0093620C" w:rsidRDefault="009954A3">
          <w:pPr>
            <w:pStyle w:val="9F0C86DC051B4ACEBF8DE3186DCBA379"/>
          </w:pPr>
          <w:r w:rsidRPr="00853F0C">
            <w:rPr>
              <w:rStyle w:val="a3"/>
            </w:rPr>
            <w:t>Место для ввода текста.</w:t>
          </w:r>
        </w:p>
      </w:docPartBody>
    </w:docPart>
    <w:docPart>
      <w:docPartPr>
        <w:name w:val="4D2B3731346C44BDB1C46F1CE9221B3A"/>
        <w:category>
          <w:name w:val="Общие"/>
          <w:gallery w:val="placeholder"/>
        </w:category>
        <w:types>
          <w:type w:val="bbPlcHdr"/>
        </w:types>
        <w:behaviors>
          <w:behavior w:val="content"/>
        </w:behaviors>
        <w:guid w:val="{F2B492DF-E724-48D9-AF29-54B1D20A0DFF}"/>
      </w:docPartPr>
      <w:docPartBody>
        <w:p w:rsidR="0093620C" w:rsidRDefault="009954A3">
          <w:pPr>
            <w:pStyle w:val="4D2B3731346C44BDB1C46F1CE9221B3A"/>
          </w:pPr>
          <w:r w:rsidRPr="00853F0C">
            <w:rPr>
              <w:rStyle w:val="a3"/>
            </w:rPr>
            <w:t>Место для ввода текста.</w:t>
          </w:r>
        </w:p>
      </w:docPartBody>
    </w:docPart>
    <w:docPart>
      <w:docPartPr>
        <w:name w:val="981E4EDD876746DA950692A21DE3F8D1"/>
        <w:category>
          <w:name w:val="Общие"/>
          <w:gallery w:val="placeholder"/>
        </w:category>
        <w:types>
          <w:type w:val="bbPlcHdr"/>
        </w:types>
        <w:behaviors>
          <w:behavior w:val="content"/>
        </w:behaviors>
        <w:guid w:val="{8D50CABF-CB11-49A7-91BB-B1BABF76E830}"/>
      </w:docPartPr>
      <w:docPartBody>
        <w:p w:rsidR="0093620C" w:rsidRDefault="009954A3">
          <w:pPr>
            <w:pStyle w:val="981E4EDD876746DA950692A21DE3F8D1"/>
          </w:pPr>
          <w:r w:rsidRPr="00853F0C">
            <w:rPr>
              <w:rStyle w:val="a3"/>
            </w:rPr>
            <w:t>Место для ввода текста.</w:t>
          </w:r>
        </w:p>
      </w:docPartBody>
    </w:docPart>
    <w:docPart>
      <w:docPartPr>
        <w:name w:val="BD39834C8797460FBD20631A20969E06"/>
        <w:category>
          <w:name w:val="Общие"/>
          <w:gallery w:val="placeholder"/>
        </w:category>
        <w:types>
          <w:type w:val="bbPlcHdr"/>
        </w:types>
        <w:behaviors>
          <w:behavior w:val="content"/>
        </w:behaviors>
        <w:guid w:val="{ECE92B85-8841-4FB0-8255-EEA546F1DA1F}"/>
      </w:docPartPr>
      <w:docPartBody>
        <w:p w:rsidR="0093620C" w:rsidRDefault="009954A3">
          <w:pPr>
            <w:pStyle w:val="BD39834C8797460FBD20631A20969E06"/>
          </w:pPr>
          <w:r>
            <w:rPr>
              <w:rStyle w:val="a3"/>
            </w:rPr>
            <w:t>Место для ввода текста.</w:t>
          </w:r>
        </w:p>
      </w:docPartBody>
    </w:docPart>
    <w:docPart>
      <w:docPartPr>
        <w:name w:val="E3E93AB3E778408BBEF19AC1B49EF432"/>
        <w:category>
          <w:name w:val="Общие"/>
          <w:gallery w:val="placeholder"/>
        </w:category>
        <w:types>
          <w:type w:val="bbPlcHdr"/>
        </w:types>
        <w:behaviors>
          <w:behavior w:val="content"/>
        </w:behaviors>
        <w:guid w:val="{1EDF8CED-2505-4A50-9CDF-728319FC9137}"/>
      </w:docPartPr>
      <w:docPartBody>
        <w:p w:rsidR="0093620C" w:rsidRDefault="009954A3">
          <w:pPr>
            <w:pStyle w:val="E3E93AB3E778408BBEF19AC1B49EF432"/>
          </w:pPr>
          <w:r w:rsidRPr="00853F0C">
            <w:rPr>
              <w:rStyle w:val="a3"/>
            </w:rPr>
            <w:t>Место для ввода текста.</w:t>
          </w:r>
        </w:p>
      </w:docPartBody>
    </w:docPart>
    <w:docPart>
      <w:docPartPr>
        <w:name w:val="F57A4619524D40B6A1E1485AC1E4D3CD"/>
        <w:category>
          <w:name w:val="Общие"/>
          <w:gallery w:val="placeholder"/>
        </w:category>
        <w:types>
          <w:type w:val="bbPlcHdr"/>
        </w:types>
        <w:behaviors>
          <w:behavior w:val="content"/>
        </w:behaviors>
        <w:guid w:val="{30F52FD5-FFB4-493D-8381-B4D1C22B5E4F}"/>
      </w:docPartPr>
      <w:docPartBody>
        <w:p w:rsidR="0093620C" w:rsidRDefault="009954A3">
          <w:pPr>
            <w:pStyle w:val="F57A4619524D40B6A1E1485AC1E4D3CD"/>
          </w:pPr>
          <w:r w:rsidRPr="00853F0C">
            <w:rPr>
              <w:rStyle w:val="a3"/>
            </w:rPr>
            <w:t>Место для ввода текста.</w:t>
          </w:r>
        </w:p>
      </w:docPartBody>
    </w:docPart>
    <w:docPart>
      <w:docPartPr>
        <w:name w:val="4A9D5CF7C998458BA8D4AE9146B166A7"/>
        <w:category>
          <w:name w:val="Общие"/>
          <w:gallery w:val="placeholder"/>
        </w:category>
        <w:types>
          <w:type w:val="bbPlcHdr"/>
        </w:types>
        <w:behaviors>
          <w:behavior w:val="content"/>
        </w:behaviors>
        <w:guid w:val="{31572BC7-D347-47A7-BE25-AC97A299E2FB}"/>
      </w:docPartPr>
      <w:docPartBody>
        <w:p w:rsidR="0093620C" w:rsidRDefault="009954A3">
          <w:pPr>
            <w:pStyle w:val="4A9D5CF7C998458BA8D4AE9146B166A7"/>
          </w:pPr>
          <w:r w:rsidRPr="00853F0C">
            <w:rPr>
              <w:rStyle w:val="a3"/>
            </w:rPr>
            <w:t>Место для ввода текста.</w:t>
          </w:r>
        </w:p>
      </w:docPartBody>
    </w:docPart>
    <w:docPart>
      <w:docPartPr>
        <w:name w:val="A97551C6FDB0480ABC8B32AD9ED03CB5"/>
        <w:category>
          <w:name w:val="Общие"/>
          <w:gallery w:val="placeholder"/>
        </w:category>
        <w:types>
          <w:type w:val="bbPlcHdr"/>
        </w:types>
        <w:behaviors>
          <w:behavior w:val="content"/>
        </w:behaviors>
        <w:guid w:val="{B85AC93F-02E1-4334-AA6B-E411B92DC28D}"/>
      </w:docPartPr>
      <w:docPartBody>
        <w:p w:rsidR="0093620C" w:rsidRDefault="009954A3">
          <w:pPr>
            <w:pStyle w:val="A97551C6FDB0480ABC8B32AD9ED03CB5"/>
          </w:pPr>
          <w:r w:rsidRPr="00853F0C">
            <w:rPr>
              <w:rStyle w:val="a3"/>
            </w:rPr>
            <w:t>Место для ввода текста.</w:t>
          </w:r>
        </w:p>
      </w:docPartBody>
    </w:docPart>
    <w:docPart>
      <w:docPartPr>
        <w:name w:val="C5D9AD8240044263976DC5B7F7FE42F3"/>
        <w:category>
          <w:name w:val="Общие"/>
          <w:gallery w:val="placeholder"/>
        </w:category>
        <w:types>
          <w:type w:val="bbPlcHdr"/>
        </w:types>
        <w:behaviors>
          <w:behavior w:val="content"/>
        </w:behaviors>
        <w:guid w:val="{929CAB66-69E6-49CC-80A1-2FE7E0C2740C}"/>
      </w:docPartPr>
      <w:docPartBody>
        <w:p w:rsidR="0093620C" w:rsidRDefault="009954A3">
          <w:pPr>
            <w:pStyle w:val="C5D9AD8240044263976DC5B7F7FE42F3"/>
          </w:pPr>
          <w:r>
            <w:rPr>
              <w:color w:val="808080" w:themeColor="background1" w:themeShade="80"/>
            </w:rPr>
            <w:t>Укажите документ или вид сведений</w:t>
          </w:r>
        </w:p>
      </w:docPartBody>
    </w:docPart>
    <w:docPart>
      <w:docPartPr>
        <w:name w:val="6287159517654A5F85E8DD65F8AFB75F"/>
        <w:category>
          <w:name w:val="Общие"/>
          <w:gallery w:val="placeholder"/>
        </w:category>
        <w:types>
          <w:type w:val="bbPlcHdr"/>
        </w:types>
        <w:behaviors>
          <w:behavior w:val="content"/>
        </w:behaviors>
        <w:guid w:val="{FA3AAC0F-2CF4-4353-847F-FFF479D63142}"/>
      </w:docPartPr>
      <w:docPartBody>
        <w:p w:rsidR="0093620C" w:rsidRDefault="009954A3">
          <w:pPr>
            <w:pStyle w:val="6287159517654A5F85E8DD65F8AFB75F"/>
          </w:pPr>
          <w:r>
            <w:rPr>
              <w:color w:val="808080" w:themeColor="background1" w:themeShade="80"/>
            </w:rPr>
            <w:t>Укажите документ или вид сведений</w:t>
          </w:r>
        </w:p>
      </w:docPartBody>
    </w:docPart>
    <w:docPart>
      <w:docPartPr>
        <w:name w:val="62A0D112FF46496CB17D37BC5E66D8BC"/>
        <w:category>
          <w:name w:val="Общие"/>
          <w:gallery w:val="placeholder"/>
        </w:category>
        <w:types>
          <w:type w:val="bbPlcHdr"/>
        </w:types>
        <w:behaviors>
          <w:behavior w:val="content"/>
        </w:behaviors>
        <w:guid w:val="{406E5EB5-D26E-4768-9D51-6286EA032E7F}"/>
      </w:docPartPr>
      <w:docPartBody>
        <w:p w:rsidR="0093620C" w:rsidRDefault="009954A3">
          <w:pPr>
            <w:pStyle w:val="62A0D112FF46496CB17D37BC5E66D8BC"/>
          </w:pPr>
          <w:r w:rsidRPr="00853F0C">
            <w:rPr>
              <w:rStyle w:val="a3"/>
            </w:rPr>
            <w:t>Место для ввода текста.</w:t>
          </w:r>
        </w:p>
      </w:docPartBody>
    </w:docPart>
    <w:docPart>
      <w:docPartPr>
        <w:name w:val="BD6E0EFD5667413492095DF7C35CEE5F"/>
        <w:category>
          <w:name w:val="Общие"/>
          <w:gallery w:val="placeholder"/>
        </w:category>
        <w:types>
          <w:type w:val="bbPlcHdr"/>
        </w:types>
        <w:behaviors>
          <w:behavior w:val="content"/>
        </w:behaviors>
        <w:guid w:val="{0C50CFAE-DC86-4D33-87AE-801E9DB218B8}"/>
      </w:docPartPr>
      <w:docPartBody>
        <w:p w:rsidR="0093620C" w:rsidRDefault="009954A3">
          <w:pPr>
            <w:pStyle w:val="BD6E0EFD5667413492095DF7C35CEE5F"/>
          </w:pPr>
          <w:r>
            <w:rPr>
              <w:color w:val="808080" w:themeColor="background1" w:themeShade="80"/>
            </w:rPr>
            <w:t>Укажите документ или вид сведений</w:t>
          </w:r>
        </w:p>
      </w:docPartBody>
    </w:docPart>
    <w:docPart>
      <w:docPartPr>
        <w:name w:val="16A3F58418C6436CB496C6FB595D1E31"/>
        <w:category>
          <w:name w:val="Общие"/>
          <w:gallery w:val="placeholder"/>
        </w:category>
        <w:types>
          <w:type w:val="bbPlcHdr"/>
        </w:types>
        <w:behaviors>
          <w:behavior w:val="content"/>
        </w:behaviors>
        <w:guid w:val="{EF8DA079-FFD2-4135-ABFA-195CD2978D40}"/>
      </w:docPartPr>
      <w:docPartBody>
        <w:p w:rsidR="0093620C" w:rsidRDefault="009954A3">
          <w:pPr>
            <w:pStyle w:val="16A3F58418C6436CB496C6FB595D1E31"/>
          </w:pPr>
          <w:r>
            <w:rPr>
              <w:color w:val="808080" w:themeColor="background1" w:themeShade="80"/>
            </w:rPr>
            <w:t>Укажите документ или вид сведений</w:t>
          </w:r>
        </w:p>
      </w:docPartBody>
    </w:docPart>
    <w:docPart>
      <w:docPartPr>
        <w:name w:val="D967312470304773A24A9B20E14FD16E"/>
        <w:category>
          <w:name w:val="Общие"/>
          <w:gallery w:val="placeholder"/>
        </w:category>
        <w:types>
          <w:type w:val="bbPlcHdr"/>
        </w:types>
        <w:behaviors>
          <w:behavior w:val="content"/>
        </w:behaviors>
        <w:guid w:val="{48DA279E-6F8A-4A00-A8FF-C7496653F187}"/>
      </w:docPartPr>
      <w:docPartBody>
        <w:p w:rsidR="0093620C" w:rsidRDefault="009954A3">
          <w:pPr>
            <w:pStyle w:val="D967312470304773A24A9B20E14FD16E"/>
          </w:pPr>
          <w:r w:rsidRPr="00853F0C">
            <w:rPr>
              <w:rStyle w:val="a3"/>
            </w:rPr>
            <w:t>Место для ввода текста.</w:t>
          </w:r>
        </w:p>
      </w:docPartBody>
    </w:docPart>
    <w:docPart>
      <w:docPartPr>
        <w:name w:val="63B539CD5F654C31BB7ECD9771798FDC"/>
        <w:category>
          <w:name w:val="Общие"/>
          <w:gallery w:val="placeholder"/>
        </w:category>
        <w:types>
          <w:type w:val="bbPlcHdr"/>
        </w:types>
        <w:behaviors>
          <w:behavior w:val="content"/>
        </w:behaviors>
        <w:guid w:val="{E79051F6-8525-41FA-86E2-514A049DFCF9}"/>
      </w:docPartPr>
      <w:docPartBody>
        <w:p w:rsidR="0093620C" w:rsidRDefault="009954A3">
          <w:pPr>
            <w:pStyle w:val="63B539CD5F654C31BB7ECD9771798FDC"/>
          </w:pPr>
          <w:r>
            <w:rPr>
              <w:color w:val="808080" w:themeColor="background1" w:themeShade="80"/>
            </w:rPr>
            <w:t>Укажите документ или вид сведений</w:t>
          </w:r>
        </w:p>
      </w:docPartBody>
    </w:docPart>
    <w:docPart>
      <w:docPartPr>
        <w:name w:val="8E261AC3F11D4AF789F106ED7E83D5F1"/>
        <w:category>
          <w:name w:val="Общие"/>
          <w:gallery w:val="placeholder"/>
        </w:category>
        <w:types>
          <w:type w:val="bbPlcHdr"/>
        </w:types>
        <w:behaviors>
          <w:behavior w:val="content"/>
        </w:behaviors>
        <w:guid w:val="{28F12366-CF25-491C-88F5-0584580D0886}"/>
      </w:docPartPr>
      <w:docPartBody>
        <w:p w:rsidR="0093620C" w:rsidRDefault="009954A3">
          <w:pPr>
            <w:pStyle w:val="8E261AC3F11D4AF789F106ED7E83D5F1"/>
          </w:pPr>
          <w:r>
            <w:rPr>
              <w:color w:val="808080" w:themeColor="background1" w:themeShade="80"/>
            </w:rPr>
            <w:t>Укажите документ или вид сведений</w:t>
          </w:r>
        </w:p>
      </w:docPartBody>
    </w:docPart>
    <w:docPart>
      <w:docPartPr>
        <w:name w:val="CE9E2B8DF3A24BFE99B389850D64FB53"/>
        <w:category>
          <w:name w:val="Общие"/>
          <w:gallery w:val="placeholder"/>
        </w:category>
        <w:types>
          <w:type w:val="bbPlcHdr"/>
        </w:types>
        <w:behaviors>
          <w:behavior w:val="content"/>
        </w:behaviors>
        <w:guid w:val="{CD1184E0-C22F-4CCE-934B-75DCC0C7B4E2}"/>
      </w:docPartPr>
      <w:docPartBody>
        <w:p w:rsidR="0093620C" w:rsidRDefault="009954A3">
          <w:pPr>
            <w:pStyle w:val="CE9E2B8DF3A24BFE99B389850D64FB53"/>
          </w:pPr>
          <w:r w:rsidRPr="00853F0C">
            <w:rPr>
              <w:rStyle w:val="a3"/>
            </w:rPr>
            <w:t>Место для ввода текста.</w:t>
          </w:r>
        </w:p>
      </w:docPartBody>
    </w:docPart>
    <w:docPart>
      <w:docPartPr>
        <w:name w:val="30D735EBE6F84732922803D90B2A5C41"/>
        <w:category>
          <w:name w:val="Общие"/>
          <w:gallery w:val="placeholder"/>
        </w:category>
        <w:types>
          <w:type w:val="bbPlcHdr"/>
        </w:types>
        <w:behaviors>
          <w:behavior w:val="content"/>
        </w:behaviors>
        <w:guid w:val="{E5757C06-D864-4C4F-A5FA-3BDDF580567C}"/>
      </w:docPartPr>
      <w:docPartBody>
        <w:p w:rsidR="0093620C" w:rsidRDefault="009954A3">
          <w:pPr>
            <w:pStyle w:val="30D735EBE6F84732922803D90B2A5C41"/>
          </w:pPr>
          <w:r w:rsidRPr="00853F0C">
            <w:rPr>
              <w:rStyle w:val="a3"/>
            </w:rPr>
            <w:t>Место для ввода текста.</w:t>
          </w:r>
        </w:p>
      </w:docPartBody>
    </w:docPart>
    <w:docPart>
      <w:docPartPr>
        <w:name w:val="56F8FA01A5774CF3B26B711277A9A933"/>
        <w:category>
          <w:name w:val="Общие"/>
          <w:gallery w:val="placeholder"/>
        </w:category>
        <w:types>
          <w:type w:val="bbPlcHdr"/>
        </w:types>
        <w:behaviors>
          <w:behavior w:val="content"/>
        </w:behaviors>
        <w:guid w:val="{CC5E3BB1-2BB6-47FF-B54A-0434DDC4FED3}"/>
      </w:docPartPr>
      <w:docPartBody>
        <w:p w:rsidR="0093620C" w:rsidRDefault="009954A3">
          <w:pPr>
            <w:pStyle w:val="56F8FA01A5774CF3B26B711277A9A933"/>
          </w:pPr>
          <w:r w:rsidRPr="00853F0C">
            <w:rPr>
              <w:rStyle w:val="a3"/>
            </w:rPr>
            <w:t>Место для ввода текста.</w:t>
          </w:r>
        </w:p>
      </w:docPartBody>
    </w:docPart>
    <w:docPart>
      <w:docPartPr>
        <w:name w:val="E8E469942E1840E3AEEF4316E8EF86CB"/>
        <w:category>
          <w:name w:val="Общие"/>
          <w:gallery w:val="placeholder"/>
        </w:category>
        <w:types>
          <w:type w:val="bbPlcHdr"/>
        </w:types>
        <w:behaviors>
          <w:behavior w:val="content"/>
        </w:behaviors>
        <w:guid w:val="{ECF94323-7FCE-4D60-A77A-9AB1267BF06E}"/>
      </w:docPartPr>
      <w:docPartBody>
        <w:p w:rsidR="0093620C" w:rsidRDefault="009954A3">
          <w:pPr>
            <w:pStyle w:val="E8E469942E1840E3AEEF4316E8EF86CB"/>
          </w:pPr>
          <w:r w:rsidRPr="007027F2">
            <w:rPr>
              <w:rStyle w:val="a3"/>
            </w:rPr>
            <w:t>Выберите стандартный блок.</w:t>
          </w:r>
        </w:p>
      </w:docPartBody>
    </w:docPart>
    <w:docPart>
      <w:docPartPr>
        <w:name w:val="1E25751B497D42B2BAB728DE80F66E34"/>
        <w:category>
          <w:name w:val="Общие"/>
          <w:gallery w:val="placeholder"/>
        </w:category>
        <w:types>
          <w:type w:val="bbPlcHdr"/>
        </w:types>
        <w:behaviors>
          <w:behavior w:val="content"/>
        </w:behaviors>
        <w:guid w:val="{7196F171-7FEF-4C8E-A11A-FEADA27DBF87}"/>
      </w:docPartPr>
      <w:docPartBody>
        <w:p w:rsidR="0093620C" w:rsidRDefault="009954A3">
          <w:pPr>
            <w:pStyle w:val="1E25751B497D42B2BAB728DE80F66E34"/>
          </w:pPr>
          <w:r w:rsidRPr="00853F0C">
            <w:rPr>
              <w:rStyle w:val="a3"/>
            </w:rPr>
            <w:t>Место для ввода текста.</w:t>
          </w:r>
        </w:p>
      </w:docPartBody>
    </w:docPart>
    <w:docPart>
      <w:docPartPr>
        <w:name w:val="DC4EE9FD7CFC4C85B88DF40C99152E6D"/>
        <w:category>
          <w:name w:val="Общие"/>
          <w:gallery w:val="placeholder"/>
        </w:category>
        <w:types>
          <w:type w:val="bbPlcHdr"/>
        </w:types>
        <w:behaviors>
          <w:behavior w:val="content"/>
        </w:behaviors>
        <w:guid w:val="{23B152B5-8617-4217-AC70-18337511C587}"/>
      </w:docPartPr>
      <w:docPartBody>
        <w:p w:rsidR="0093620C" w:rsidRDefault="009954A3">
          <w:pPr>
            <w:pStyle w:val="DC4EE9FD7CFC4C85B88DF40C99152E6D"/>
          </w:pPr>
          <w:r w:rsidRPr="00853F0C">
            <w:rPr>
              <w:rStyle w:val="a3"/>
            </w:rPr>
            <w:t>Место для ввода текста.</w:t>
          </w:r>
        </w:p>
      </w:docPartBody>
    </w:docPart>
    <w:docPart>
      <w:docPartPr>
        <w:name w:val="B355EC5EEC7E4AFFA1E6DEDAD6B18758"/>
        <w:category>
          <w:name w:val="Общие"/>
          <w:gallery w:val="placeholder"/>
        </w:category>
        <w:types>
          <w:type w:val="bbPlcHdr"/>
        </w:types>
        <w:behaviors>
          <w:behavior w:val="content"/>
        </w:behaviors>
        <w:guid w:val="{26974E53-3AC5-41FD-9F79-BC952C6687AC}"/>
      </w:docPartPr>
      <w:docPartBody>
        <w:p w:rsidR="0093620C" w:rsidRDefault="009954A3">
          <w:pPr>
            <w:pStyle w:val="B355EC5EEC7E4AFFA1E6DEDAD6B18758"/>
          </w:pPr>
          <w:r w:rsidRPr="00853F0C">
            <w:rPr>
              <w:rStyle w:val="a3"/>
            </w:rPr>
            <w:t>Место для ввода текста.</w:t>
          </w:r>
        </w:p>
      </w:docPartBody>
    </w:docPart>
    <w:docPart>
      <w:docPartPr>
        <w:name w:val="F38D387688AF4E5C8FFD6EDDA9279269"/>
        <w:category>
          <w:name w:val="Общие"/>
          <w:gallery w:val="placeholder"/>
        </w:category>
        <w:types>
          <w:type w:val="bbPlcHdr"/>
        </w:types>
        <w:behaviors>
          <w:behavior w:val="content"/>
        </w:behaviors>
        <w:guid w:val="{71FDD693-7B17-4BF7-AF08-3EEC514C7339}"/>
      </w:docPartPr>
      <w:docPartBody>
        <w:p w:rsidR="0093620C" w:rsidRDefault="009954A3">
          <w:pPr>
            <w:pStyle w:val="F38D387688AF4E5C8FFD6EDDA9279269"/>
          </w:pPr>
          <w:r w:rsidRPr="007027F2">
            <w:rPr>
              <w:rStyle w:val="a3"/>
            </w:rPr>
            <w:t>Выберите стандартный блок.</w:t>
          </w:r>
        </w:p>
      </w:docPartBody>
    </w:docPart>
    <w:docPart>
      <w:docPartPr>
        <w:name w:val="59D5EEDFAF60497F85C509C0736373CA"/>
        <w:category>
          <w:name w:val="Общие"/>
          <w:gallery w:val="placeholder"/>
        </w:category>
        <w:types>
          <w:type w:val="bbPlcHdr"/>
        </w:types>
        <w:behaviors>
          <w:behavior w:val="content"/>
        </w:behaviors>
        <w:guid w:val="{E083A4AD-886C-4022-A105-881506289A6B}"/>
      </w:docPartPr>
      <w:docPartBody>
        <w:p w:rsidR="0093620C" w:rsidRDefault="009954A3">
          <w:pPr>
            <w:pStyle w:val="59D5EEDFAF60497F85C509C0736373CA"/>
          </w:pPr>
          <w:r w:rsidRPr="00C961BF">
            <w:rPr>
              <w:rStyle w:val="a3"/>
            </w:rPr>
            <w:t>В</w:t>
          </w:r>
          <w:r>
            <w:rPr>
              <w:rStyle w:val="a3"/>
            </w:rPr>
            <w:t>ыберите стандартный блок</w:t>
          </w:r>
          <w:r w:rsidRPr="00C961BF">
            <w:rPr>
              <w:rStyle w:val="a3"/>
            </w:rPr>
            <w:t>.</w:t>
          </w:r>
        </w:p>
      </w:docPartBody>
    </w:docPart>
    <w:docPart>
      <w:docPartPr>
        <w:name w:val="1C5BD8F6867242DA96FA807C1FBEABCC"/>
        <w:category>
          <w:name w:val="Общие"/>
          <w:gallery w:val="placeholder"/>
        </w:category>
        <w:types>
          <w:type w:val="bbPlcHdr"/>
        </w:types>
        <w:behaviors>
          <w:behavior w:val="content"/>
        </w:behaviors>
        <w:guid w:val="{CBCFC512-FCAC-4969-B6C1-BCFAFD99CA63}"/>
      </w:docPartPr>
      <w:docPartBody>
        <w:p w:rsidR="0093620C" w:rsidRDefault="009954A3">
          <w:pPr>
            <w:pStyle w:val="1C5BD8F6867242DA96FA807C1FBEABCC"/>
          </w:pPr>
          <w:r w:rsidRPr="007027F2">
            <w:rPr>
              <w:rStyle w:val="a3"/>
            </w:rPr>
            <w:t>Выберите стандартный блок.</w:t>
          </w:r>
        </w:p>
        <w:bookmarkStart w:id="1" w:name="НПлана"/>
        <w:bookmarkStart w:id="2" w:name="НПлана"/>
        <w:bookmarkStart w:id="3" w:name="НПлана"/>
        <w:bookmarkStart w:id="4" w:name="НПлана"/>
        <w:bookmarkEnd w:id="1"/>
        <w:bookmarkEnd w:id="2"/>
        <w:bookmarkEnd w:id="3"/>
        <w:bookmarkEnd w:id="4"/>
      </w:docPartBody>
    </w:docPart>
    <w:docPart>
      <w:docPartPr>
        <w:name w:val="09B158ED96894708A2767F718ADE56C7"/>
        <w:category>
          <w:name w:val="Общие"/>
          <w:gallery w:val="placeholder"/>
        </w:category>
        <w:types>
          <w:type w:val="bbPlcHdr"/>
        </w:types>
        <w:behaviors>
          <w:behavior w:val="content"/>
        </w:behaviors>
        <w:guid w:val="{E244098B-AA5B-4D4B-9BCA-C239FC1E46C5}"/>
      </w:docPartPr>
      <w:docPartBody>
        <w:p w:rsidR="00A7641E" w:rsidRDefault="00B433DA" w:rsidP="00B433DA">
          <w:pPr>
            <w:pStyle w:val="09B158ED96894708A2767F718ADE56C7"/>
          </w:pPr>
          <w:r w:rsidRPr="00853F0C">
            <w:rPr>
              <w:rStyle w:val="a3"/>
            </w:rPr>
            <w:t>Место для ввода текста.</w:t>
          </w:r>
        </w:p>
      </w:docPartBody>
    </w:docPart>
    <w:docPart>
      <w:docPartPr>
        <w:name w:val="98D577A7251F4758A0DADE5573EF2DE3"/>
        <w:category>
          <w:name w:val="Общие"/>
          <w:gallery w:val="placeholder"/>
        </w:category>
        <w:types>
          <w:type w:val="bbPlcHdr"/>
        </w:types>
        <w:behaviors>
          <w:behavior w:val="content"/>
        </w:behaviors>
        <w:guid w:val="{D0DF42FA-29E3-4F23-A86F-9B48010266E5}"/>
      </w:docPartPr>
      <w:docPartBody>
        <w:p w:rsidR="00A7641E" w:rsidRDefault="00B433DA" w:rsidP="00B433DA">
          <w:pPr>
            <w:pStyle w:val="98D577A7251F4758A0DADE5573EF2DE3"/>
          </w:pPr>
          <w:r w:rsidRPr="00853F0C">
            <w:rPr>
              <w:rStyle w:val="a3"/>
            </w:rPr>
            <w:t>Место для ввода текста.</w:t>
          </w:r>
        </w:p>
      </w:docPartBody>
    </w:docPart>
    <w:docPart>
      <w:docPartPr>
        <w:name w:val="4960862EEBE145E8A37742918135EC84"/>
        <w:category>
          <w:name w:val="Общие"/>
          <w:gallery w:val="placeholder"/>
        </w:category>
        <w:types>
          <w:type w:val="bbPlcHdr"/>
        </w:types>
        <w:behaviors>
          <w:behavior w:val="content"/>
        </w:behaviors>
        <w:guid w:val="{BCA4A89C-2B8F-4907-A932-9DFD29B22CEE}"/>
      </w:docPartPr>
      <w:docPartBody>
        <w:p w:rsidR="00A7641E" w:rsidRDefault="00B433DA" w:rsidP="00B433DA">
          <w:pPr>
            <w:pStyle w:val="4960862EEBE145E8A37742918135EC84"/>
          </w:pPr>
          <w:r w:rsidRPr="00BC1543">
            <w:rPr>
              <w:rStyle w:val="a3"/>
            </w:rPr>
            <w:t>Выберите элемент.</w:t>
          </w:r>
        </w:p>
      </w:docPartBody>
    </w:docPart>
    <w:docPart>
      <w:docPartPr>
        <w:name w:val="8623A6C286AB422CB3899B49B253C076"/>
        <w:category>
          <w:name w:val="Общие"/>
          <w:gallery w:val="placeholder"/>
        </w:category>
        <w:types>
          <w:type w:val="bbPlcHdr"/>
        </w:types>
        <w:behaviors>
          <w:behavior w:val="content"/>
        </w:behaviors>
        <w:guid w:val="{D102E070-078C-4B50-A131-78F88AABD8ED}"/>
      </w:docPartPr>
      <w:docPartBody>
        <w:p w:rsidR="00C0470F" w:rsidRDefault="00A7641E" w:rsidP="00A7641E">
          <w:pPr>
            <w:pStyle w:val="8623A6C286AB422CB3899B49B253C076"/>
          </w:pPr>
          <w:r w:rsidRPr="00853F0C">
            <w:rPr>
              <w:rStyle w:val="a3"/>
            </w:rPr>
            <w:t>Место для ввода текста.</w:t>
          </w:r>
        </w:p>
      </w:docPartBody>
    </w:docPart>
    <w:docPart>
      <w:docPartPr>
        <w:name w:val="C54507C79B9342EFBD21C3CEA7CE5700"/>
        <w:category>
          <w:name w:val="Общие"/>
          <w:gallery w:val="placeholder"/>
        </w:category>
        <w:types>
          <w:type w:val="bbPlcHdr"/>
        </w:types>
        <w:behaviors>
          <w:behavior w:val="content"/>
        </w:behaviors>
        <w:guid w:val="{253E6FEE-70DF-41C9-B9EB-4063F09F789E}"/>
      </w:docPartPr>
      <w:docPartBody>
        <w:p w:rsidR="00C0470F" w:rsidRDefault="00A7641E" w:rsidP="00A7641E">
          <w:pPr>
            <w:pStyle w:val="C54507C79B9342EFBD21C3CEA7CE5700"/>
          </w:pPr>
          <w:r w:rsidRPr="00853F0C">
            <w:rPr>
              <w:rStyle w:val="a3"/>
            </w:rPr>
            <w:t>Место для ввода текста.</w:t>
          </w:r>
        </w:p>
      </w:docPartBody>
    </w:docPart>
    <w:docPart>
      <w:docPartPr>
        <w:name w:val="F874EFD84F0B436C9A7950BB6FC07C9B"/>
        <w:category>
          <w:name w:val="Общие"/>
          <w:gallery w:val="placeholder"/>
        </w:category>
        <w:types>
          <w:type w:val="bbPlcHdr"/>
        </w:types>
        <w:behaviors>
          <w:behavior w:val="content"/>
        </w:behaviors>
        <w:guid w:val="{FEBC8F07-71C0-4893-A58E-EAB4C5E8E5D4}"/>
      </w:docPartPr>
      <w:docPartBody>
        <w:p w:rsidR="00C0470F" w:rsidRDefault="00A7641E" w:rsidP="00A7641E">
          <w:pPr>
            <w:pStyle w:val="F874EFD84F0B436C9A7950BB6FC07C9B"/>
          </w:pPr>
          <w:r w:rsidRPr="00853F0C">
            <w:rPr>
              <w:rStyle w:val="a3"/>
            </w:rPr>
            <w:t>Место для ввода текста.</w:t>
          </w:r>
        </w:p>
      </w:docPartBody>
    </w:docPart>
    <w:docPart>
      <w:docPartPr>
        <w:name w:val="7020C4FB1DEE41EBBFD5FED8336059C0"/>
        <w:category>
          <w:name w:val="Общие"/>
          <w:gallery w:val="placeholder"/>
        </w:category>
        <w:types>
          <w:type w:val="bbPlcHdr"/>
        </w:types>
        <w:behaviors>
          <w:behavior w:val="content"/>
        </w:behaviors>
        <w:guid w:val="{F8FF19EB-B34D-4B55-BF8B-7D0405CC4774}"/>
      </w:docPartPr>
      <w:docPartBody>
        <w:p w:rsidR="00C0470F" w:rsidRDefault="00A7641E" w:rsidP="00A7641E">
          <w:pPr>
            <w:pStyle w:val="7020C4FB1DEE41EBBFD5FED8336059C0"/>
          </w:pPr>
          <w:r w:rsidRPr="00853F0C">
            <w:rPr>
              <w:rStyle w:val="a3"/>
            </w:rPr>
            <w:t>Место для ввода текста.</w:t>
          </w:r>
        </w:p>
      </w:docPartBody>
    </w:docPart>
    <w:docPart>
      <w:docPartPr>
        <w:name w:val="1DBB1957DD0C49ABA4E6E88CCDAF339B"/>
        <w:category>
          <w:name w:val="Общие"/>
          <w:gallery w:val="placeholder"/>
        </w:category>
        <w:types>
          <w:type w:val="bbPlcHdr"/>
        </w:types>
        <w:behaviors>
          <w:behavior w:val="content"/>
        </w:behaviors>
        <w:guid w:val="{4D3A1B4D-AB35-4CA6-BAB4-7733001299C2}"/>
      </w:docPartPr>
      <w:docPartBody>
        <w:p w:rsidR="00C0470F" w:rsidRDefault="00A7641E" w:rsidP="00A7641E">
          <w:pPr>
            <w:pStyle w:val="1DBB1957DD0C49ABA4E6E88CCDAF339B"/>
          </w:pPr>
          <w:r w:rsidRPr="00853F0C">
            <w:rPr>
              <w:rStyle w:val="a3"/>
            </w:rPr>
            <w:t>Место для ввода текста.</w:t>
          </w:r>
        </w:p>
      </w:docPartBody>
    </w:docPart>
    <w:docPart>
      <w:docPartPr>
        <w:name w:val="79038FE3E09C4BCABA94FF244DC6BF50"/>
        <w:category>
          <w:name w:val="Общие"/>
          <w:gallery w:val="placeholder"/>
        </w:category>
        <w:types>
          <w:type w:val="bbPlcHdr"/>
        </w:types>
        <w:behaviors>
          <w:behavior w:val="content"/>
        </w:behaviors>
        <w:guid w:val="{BBF3CB22-AC59-4010-A534-EB523D360E6B}"/>
      </w:docPartPr>
      <w:docPartBody>
        <w:p w:rsidR="00C0470F" w:rsidRDefault="00A7641E" w:rsidP="00A7641E">
          <w:pPr>
            <w:pStyle w:val="79038FE3E09C4BCABA94FF244DC6BF50"/>
          </w:pPr>
          <w:r w:rsidRPr="00853F0C">
            <w:rPr>
              <w:rStyle w:val="a3"/>
            </w:rPr>
            <w:t>Место для ввода текста.</w:t>
          </w:r>
        </w:p>
      </w:docPartBody>
    </w:docPart>
    <w:docPart>
      <w:docPartPr>
        <w:name w:val="D823CAA99D6C4B44AFEAA460D5004394"/>
        <w:category>
          <w:name w:val="Общие"/>
          <w:gallery w:val="placeholder"/>
        </w:category>
        <w:types>
          <w:type w:val="bbPlcHdr"/>
        </w:types>
        <w:behaviors>
          <w:behavior w:val="content"/>
        </w:behaviors>
        <w:guid w:val="{C5DB46BC-34BC-489B-B2AB-35BC52B72F17}"/>
      </w:docPartPr>
      <w:docPartBody>
        <w:p w:rsidR="00C0470F" w:rsidRDefault="00A7641E" w:rsidP="00A7641E">
          <w:pPr>
            <w:pStyle w:val="D823CAA99D6C4B44AFEAA460D5004394"/>
          </w:pPr>
          <w:r w:rsidRPr="00853F0C">
            <w:rPr>
              <w:rStyle w:val="a3"/>
            </w:rPr>
            <w:t>Место для ввода текста.</w:t>
          </w:r>
        </w:p>
      </w:docPartBody>
    </w:docPart>
    <w:docPart>
      <w:docPartPr>
        <w:name w:val="ABFD8D4F1FA44ACF82A1933CA7052C24"/>
        <w:category>
          <w:name w:val="Общие"/>
          <w:gallery w:val="placeholder"/>
        </w:category>
        <w:types>
          <w:type w:val="bbPlcHdr"/>
        </w:types>
        <w:behaviors>
          <w:behavior w:val="content"/>
        </w:behaviors>
        <w:guid w:val="{96AA8447-0300-4D3B-9B64-77FF24E1DE09}"/>
      </w:docPartPr>
      <w:docPartBody>
        <w:p w:rsidR="00C0470F" w:rsidRDefault="00A7641E" w:rsidP="00A7641E">
          <w:pPr>
            <w:pStyle w:val="ABFD8D4F1FA44ACF82A1933CA7052C24"/>
          </w:pPr>
          <w:r w:rsidRPr="00853F0C">
            <w:rPr>
              <w:rStyle w:val="a3"/>
            </w:rPr>
            <w:t>Место для ввода текста.</w:t>
          </w:r>
        </w:p>
      </w:docPartBody>
    </w:docPart>
    <w:docPart>
      <w:docPartPr>
        <w:name w:val="9EE2C7E25B12407CBB3CC5D8A515F497"/>
        <w:category>
          <w:name w:val="Общие"/>
          <w:gallery w:val="placeholder"/>
        </w:category>
        <w:types>
          <w:type w:val="bbPlcHdr"/>
        </w:types>
        <w:behaviors>
          <w:behavior w:val="content"/>
        </w:behaviors>
        <w:guid w:val="{0E22B989-2080-459C-8A3C-3EA53B0072D0}"/>
      </w:docPartPr>
      <w:docPartBody>
        <w:p w:rsidR="00C0470F" w:rsidRDefault="00A7641E" w:rsidP="00A7641E">
          <w:pPr>
            <w:pStyle w:val="9EE2C7E25B12407CBB3CC5D8A515F497"/>
          </w:pPr>
          <w:r w:rsidRPr="00853F0C">
            <w:rPr>
              <w:rStyle w:val="a3"/>
            </w:rPr>
            <w:t>Место для ввода текста.</w:t>
          </w:r>
        </w:p>
      </w:docPartBody>
    </w:docPart>
    <w:docPart>
      <w:docPartPr>
        <w:name w:val="482FD7D9F20143FB9FD4CC42016B4C70"/>
        <w:category>
          <w:name w:val="Общие"/>
          <w:gallery w:val="placeholder"/>
        </w:category>
        <w:types>
          <w:type w:val="bbPlcHdr"/>
        </w:types>
        <w:behaviors>
          <w:behavior w:val="content"/>
        </w:behaviors>
        <w:guid w:val="{F7F01071-68F4-496E-AF63-C41C9FC5AE4B}"/>
      </w:docPartPr>
      <w:docPartBody>
        <w:p w:rsidR="00BB7C62" w:rsidRDefault="00C0470F" w:rsidP="00C0470F">
          <w:pPr>
            <w:pStyle w:val="482FD7D9F20143FB9FD4CC42016B4C70"/>
          </w:pPr>
          <w:r w:rsidRPr="00853F0C">
            <w:rPr>
              <w:rStyle w:val="a3"/>
            </w:rPr>
            <w:t>Место для ввода текста.</w:t>
          </w:r>
        </w:p>
      </w:docPartBody>
    </w:docPart>
    <w:docPart>
      <w:docPartPr>
        <w:name w:val="99E9396F41BA49FF9D73D7C9D6E74708"/>
        <w:category>
          <w:name w:val="Общие"/>
          <w:gallery w:val="placeholder"/>
        </w:category>
        <w:types>
          <w:type w:val="bbPlcHdr"/>
        </w:types>
        <w:behaviors>
          <w:behavior w:val="content"/>
        </w:behaviors>
        <w:guid w:val="{7D41A4D9-F8BA-4CED-8398-E5C89C791B3B}"/>
      </w:docPartPr>
      <w:docPartBody>
        <w:p w:rsidR="00BB7C62" w:rsidRDefault="00C0470F" w:rsidP="00C0470F">
          <w:pPr>
            <w:pStyle w:val="99E9396F41BA49FF9D73D7C9D6E74708"/>
          </w:pPr>
          <w:r w:rsidRPr="00853F0C">
            <w:rPr>
              <w:rStyle w:val="a3"/>
            </w:rPr>
            <w:t>Место для ввода текста.</w:t>
          </w:r>
        </w:p>
      </w:docPartBody>
    </w:docPart>
    <w:docPart>
      <w:docPartPr>
        <w:name w:val="D6F9CC790DD64EB08CA37B48EED93C57"/>
        <w:category>
          <w:name w:val="Общие"/>
          <w:gallery w:val="placeholder"/>
        </w:category>
        <w:types>
          <w:type w:val="bbPlcHdr"/>
        </w:types>
        <w:behaviors>
          <w:behavior w:val="content"/>
        </w:behaviors>
        <w:guid w:val="{51E03944-8B06-4F87-B7D7-6868B9216F3C}"/>
      </w:docPartPr>
      <w:docPartBody>
        <w:p w:rsidR="00BB7C62" w:rsidRDefault="00C0470F" w:rsidP="00C0470F">
          <w:pPr>
            <w:pStyle w:val="D6F9CC790DD64EB08CA37B48EED93C57"/>
          </w:pPr>
          <w:r w:rsidRPr="00853F0C">
            <w:rPr>
              <w:rStyle w:val="a3"/>
            </w:rPr>
            <w:t>Место для ввода текста.</w:t>
          </w:r>
        </w:p>
      </w:docPartBody>
    </w:docPart>
    <w:docPart>
      <w:docPartPr>
        <w:name w:val="2AC906FA1C504409A433AFF64D26D59A"/>
        <w:category>
          <w:name w:val="Общие"/>
          <w:gallery w:val="placeholder"/>
        </w:category>
        <w:types>
          <w:type w:val="bbPlcHdr"/>
        </w:types>
        <w:behaviors>
          <w:behavior w:val="content"/>
        </w:behaviors>
        <w:guid w:val="{8AEB4D0E-6886-4FEB-B4B4-AA4D28521D63}"/>
      </w:docPartPr>
      <w:docPartBody>
        <w:p w:rsidR="00BB7C62" w:rsidRDefault="00C0470F" w:rsidP="00C0470F">
          <w:pPr>
            <w:pStyle w:val="2AC906FA1C504409A433AFF64D26D59A"/>
          </w:pPr>
          <w:r w:rsidRPr="00853F0C">
            <w:rPr>
              <w:rStyle w:val="a3"/>
            </w:rPr>
            <w:t>Место для ввода текста.</w:t>
          </w:r>
        </w:p>
      </w:docPartBody>
    </w:docPart>
    <w:docPart>
      <w:docPartPr>
        <w:name w:val="90CD6AFC83F341F9BEADF38E775B266B"/>
        <w:category>
          <w:name w:val="Общие"/>
          <w:gallery w:val="placeholder"/>
        </w:category>
        <w:types>
          <w:type w:val="bbPlcHdr"/>
        </w:types>
        <w:behaviors>
          <w:behavior w:val="content"/>
        </w:behaviors>
        <w:guid w:val="{DE0BFC81-52B4-431C-931F-18346E0B0340}"/>
      </w:docPartPr>
      <w:docPartBody>
        <w:p w:rsidR="00BB7C62" w:rsidRDefault="00C0470F" w:rsidP="00C0470F">
          <w:pPr>
            <w:pStyle w:val="90CD6AFC83F341F9BEADF38E775B266B"/>
          </w:pPr>
          <w:r w:rsidRPr="00853F0C">
            <w:rPr>
              <w:rStyle w:val="a3"/>
            </w:rPr>
            <w:t>Место для ввода текста.</w:t>
          </w:r>
        </w:p>
      </w:docPartBody>
    </w:docPart>
    <w:docPart>
      <w:docPartPr>
        <w:name w:val="1ED10E4945C14E38AD9C78D3682401CF"/>
        <w:category>
          <w:name w:val="Общие"/>
          <w:gallery w:val="placeholder"/>
        </w:category>
        <w:types>
          <w:type w:val="bbPlcHdr"/>
        </w:types>
        <w:behaviors>
          <w:behavior w:val="content"/>
        </w:behaviors>
        <w:guid w:val="{8C25E803-ADB7-4F14-97F6-36D3381C0931}"/>
      </w:docPartPr>
      <w:docPartBody>
        <w:p w:rsidR="00BB7C62" w:rsidRDefault="00C0470F" w:rsidP="00C0470F">
          <w:pPr>
            <w:pStyle w:val="1ED10E4945C14E38AD9C78D3682401CF"/>
          </w:pPr>
          <w:r w:rsidRPr="00853F0C">
            <w:rPr>
              <w:rStyle w:val="a3"/>
            </w:rPr>
            <w:t>Место для ввода текста.</w:t>
          </w:r>
        </w:p>
      </w:docPartBody>
    </w:docPart>
    <w:docPart>
      <w:docPartPr>
        <w:name w:val="CCCFD6FD783940D3BEF165712970CF83"/>
        <w:category>
          <w:name w:val="Общие"/>
          <w:gallery w:val="placeholder"/>
        </w:category>
        <w:types>
          <w:type w:val="bbPlcHdr"/>
        </w:types>
        <w:behaviors>
          <w:behavior w:val="content"/>
        </w:behaviors>
        <w:guid w:val="{7CEDB3E6-9765-4C3D-A552-A97DB91911F8}"/>
      </w:docPartPr>
      <w:docPartBody>
        <w:p w:rsidR="00BB7C62" w:rsidRDefault="00C0470F" w:rsidP="00C0470F">
          <w:pPr>
            <w:pStyle w:val="CCCFD6FD783940D3BEF165712970CF83"/>
          </w:pPr>
          <w:r w:rsidRPr="00853F0C">
            <w:rPr>
              <w:rStyle w:val="a3"/>
            </w:rPr>
            <w:t>Место для ввода текста.</w:t>
          </w:r>
        </w:p>
      </w:docPartBody>
    </w:docPart>
    <w:docPart>
      <w:docPartPr>
        <w:name w:val="CDA38657ACD141CC8D1F3292BF39641E"/>
        <w:category>
          <w:name w:val="Общие"/>
          <w:gallery w:val="placeholder"/>
        </w:category>
        <w:types>
          <w:type w:val="bbPlcHdr"/>
        </w:types>
        <w:behaviors>
          <w:behavior w:val="content"/>
        </w:behaviors>
        <w:guid w:val="{826D0AFB-3679-4E4C-BE25-BF4DC0C1426F}"/>
      </w:docPartPr>
      <w:docPartBody>
        <w:p w:rsidR="00BB7C62" w:rsidRDefault="00C0470F" w:rsidP="00C0470F">
          <w:pPr>
            <w:pStyle w:val="CDA38657ACD141CC8D1F3292BF39641E"/>
          </w:pPr>
          <w:r w:rsidRPr="00853F0C">
            <w:rPr>
              <w:rStyle w:val="a3"/>
            </w:rPr>
            <w:t>Место для ввода текста.</w:t>
          </w:r>
        </w:p>
      </w:docPartBody>
    </w:docPart>
    <w:docPart>
      <w:docPartPr>
        <w:name w:val="FF353143B10A42FAB72949070D03FFF6"/>
        <w:category>
          <w:name w:val="Общие"/>
          <w:gallery w:val="placeholder"/>
        </w:category>
        <w:types>
          <w:type w:val="bbPlcHdr"/>
        </w:types>
        <w:behaviors>
          <w:behavior w:val="content"/>
        </w:behaviors>
        <w:guid w:val="{097BB0E1-E6D0-4FB7-B1E7-0A780CA172C2}"/>
      </w:docPartPr>
      <w:docPartBody>
        <w:p w:rsidR="00BB7C62" w:rsidRDefault="00C0470F" w:rsidP="00C0470F">
          <w:pPr>
            <w:pStyle w:val="FF353143B10A42FAB72949070D03FFF6"/>
          </w:pPr>
          <w:r w:rsidRPr="00853F0C">
            <w:rPr>
              <w:rStyle w:val="a3"/>
            </w:rPr>
            <w:t>Место для ввода текста.</w:t>
          </w:r>
        </w:p>
      </w:docPartBody>
    </w:docPart>
    <w:docPart>
      <w:docPartPr>
        <w:name w:val="A935EF5751DF4D12B9DA0A4FEFE91B8B"/>
        <w:category>
          <w:name w:val="Общие"/>
          <w:gallery w:val="placeholder"/>
        </w:category>
        <w:types>
          <w:type w:val="bbPlcHdr"/>
        </w:types>
        <w:behaviors>
          <w:behavior w:val="content"/>
        </w:behaviors>
        <w:guid w:val="{2196DB3A-2119-46C3-9856-897792F6B1C9}"/>
      </w:docPartPr>
      <w:docPartBody>
        <w:p w:rsidR="00BB7C62" w:rsidRDefault="00C0470F" w:rsidP="00C0470F">
          <w:pPr>
            <w:pStyle w:val="A935EF5751DF4D12B9DA0A4FEFE91B8B"/>
          </w:pPr>
          <w:r w:rsidRPr="00853F0C">
            <w:rPr>
              <w:rStyle w:val="a3"/>
            </w:rPr>
            <w:t>Место для ввода текста.</w:t>
          </w:r>
        </w:p>
      </w:docPartBody>
    </w:docPart>
    <w:docPart>
      <w:docPartPr>
        <w:name w:val="5A48EFD2AB7F44E589E7D076DA3C894A"/>
        <w:category>
          <w:name w:val="Общие"/>
          <w:gallery w:val="placeholder"/>
        </w:category>
        <w:types>
          <w:type w:val="bbPlcHdr"/>
        </w:types>
        <w:behaviors>
          <w:behavior w:val="content"/>
        </w:behaviors>
        <w:guid w:val="{A0ABF66F-1782-4656-BE2D-1A82D8B75A06}"/>
      </w:docPartPr>
      <w:docPartBody>
        <w:p w:rsidR="00BB7C62" w:rsidRDefault="00C0470F" w:rsidP="00C0470F">
          <w:pPr>
            <w:pStyle w:val="5A48EFD2AB7F44E589E7D076DA3C894A"/>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0108"/>
    <w:rsid w:val="00087DE5"/>
    <w:rsid w:val="001E18DB"/>
    <w:rsid w:val="001F27DD"/>
    <w:rsid w:val="00277BC9"/>
    <w:rsid w:val="004827AC"/>
    <w:rsid w:val="006E2364"/>
    <w:rsid w:val="006F5106"/>
    <w:rsid w:val="007478F0"/>
    <w:rsid w:val="008D7872"/>
    <w:rsid w:val="0093620C"/>
    <w:rsid w:val="009641C7"/>
    <w:rsid w:val="009954A3"/>
    <w:rsid w:val="00A60108"/>
    <w:rsid w:val="00A7641E"/>
    <w:rsid w:val="00B433DA"/>
    <w:rsid w:val="00BB7C62"/>
    <w:rsid w:val="00C0470F"/>
    <w:rsid w:val="00F90D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E2364"/>
    <w:rPr>
      <w:color w:val="808080"/>
    </w:rPr>
  </w:style>
  <w:style w:type="paragraph" w:customStyle="1" w:styleId="FD32B2B00359404BB437E38DE08CD8AA">
    <w:name w:val="FD32B2B00359404BB437E38DE08CD8AA"/>
  </w:style>
  <w:style w:type="paragraph" w:customStyle="1" w:styleId="5A6E4B0C8D52475D9A415B661D13B34B">
    <w:name w:val="5A6E4B0C8D52475D9A415B661D13B34B"/>
  </w:style>
  <w:style w:type="paragraph" w:customStyle="1" w:styleId="312AE15ACFAA41E8A8A60C6C44EC64D1">
    <w:name w:val="312AE15ACFAA41E8A8A60C6C44EC64D1"/>
  </w:style>
  <w:style w:type="paragraph" w:customStyle="1" w:styleId="9F665552D930463CB926EBD9559EDE4F">
    <w:name w:val="9F665552D930463CB926EBD9559EDE4F"/>
  </w:style>
  <w:style w:type="paragraph" w:customStyle="1" w:styleId="DBC62A15D9924CB198B5D1CADE9962FE">
    <w:name w:val="DBC62A15D9924CB198B5D1CADE9962FE"/>
  </w:style>
  <w:style w:type="paragraph" w:customStyle="1" w:styleId="F0ED7B36E3A749A6AD3758D7BD2108A0">
    <w:name w:val="F0ED7B36E3A749A6AD3758D7BD2108A0"/>
  </w:style>
  <w:style w:type="paragraph" w:customStyle="1" w:styleId="2DCA8B4D6EAF4C8DB614B0F0174AE519">
    <w:name w:val="2DCA8B4D6EAF4C8DB614B0F0174AE519"/>
  </w:style>
  <w:style w:type="paragraph" w:customStyle="1" w:styleId="591B4920B2E14213B4799797EBFCCE04">
    <w:name w:val="591B4920B2E14213B4799797EBFCCE04"/>
  </w:style>
  <w:style w:type="paragraph" w:customStyle="1" w:styleId="1AAD92330B4048E1AE393DE974526B04">
    <w:name w:val="1AAD92330B4048E1AE393DE974526B04"/>
  </w:style>
  <w:style w:type="paragraph" w:customStyle="1" w:styleId="5D2F6A5DE46340B7B1B6CA73342BAD94">
    <w:name w:val="5D2F6A5DE46340B7B1B6CA73342BAD94"/>
  </w:style>
  <w:style w:type="paragraph" w:customStyle="1" w:styleId="01FD7080595C440699D65C842B955BEA">
    <w:name w:val="01FD7080595C440699D65C842B955BEA"/>
  </w:style>
  <w:style w:type="paragraph" w:customStyle="1" w:styleId="DEEA86A726AE4679834C497743BB06ED">
    <w:name w:val="DEEA86A726AE4679834C497743BB06ED"/>
  </w:style>
  <w:style w:type="paragraph" w:customStyle="1" w:styleId="684A1FF2B35D4F94859B927F016326F6">
    <w:name w:val="684A1FF2B35D4F94859B927F016326F6"/>
  </w:style>
  <w:style w:type="paragraph" w:customStyle="1" w:styleId="BD6C4FCE71774941B5B46F8C8588DCFC">
    <w:name w:val="BD6C4FCE71774941B5B46F8C8588DCFC"/>
  </w:style>
  <w:style w:type="paragraph" w:customStyle="1" w:styleId="03B1A1684AA1444DA4CE817FD5094756">
    <w:name w:val="03B1A1684AA1444DA4CE817FD5094756"/>
  </w:style>
  <w:style w:type="paragraph" w:customStyle="1" w:styleId="EFFA6BD807A6438680F070CAC820CB99">
    <w:name w:val="EFFA6BD807A6438680F070CAC820CB99"/>
  </w:style>
  <w:style w:type="paragraph" w:customStyle="1" w:styleId="7A9903B37745453887623FD608C339A3">
    <w:name w:val="7A9903B37745453887623FD608C339A3"/>
  </w:style>
  <w:style w:type="paragraph" w:customStyle="1" w:styleId="6FE9C89E393C490992F39D1ED9AB7A92">
    <w:name w:val="6FE9C89E393C490992F39D1ED9AB7A92"/>
  </w:style>
  <w:style w:type="paragraph" w:customStyle="1" w:styleId="4D99EB07335C43648C3F803AE67F9616">
    <w:name w:val="4D99EB07335C43648C3F803AE67F9616"/>
  </w:style>
  <w:style w:type="paragraph" w:customStyle="1" w:styleId="8E9DE15B1AE847298E4D71A0376E9D42">
    <w:name w:val="8E9DE15B1AE847298E4D71A0376E9D42"/>
  </w:style>
  <w:style w:type="paragraph" w:customStyle="1" w:styleId="3BFD1491E0F04C0DABE53FE4C40EEB85">
    <w:name w:val="3BFD1491E0F04C0DABE53FE4C40EEB85"/>
  </w:style>
  <w:style w:type="paragraph" w:customStyle="1" w:styleId="857F3268579F48539AD5AE4B30A5100E">
    <w:name w:val="857F3268579F48539AD5AE4B30A5100E"/>
  </w:style>
  <w:style w:type="paragraph" w:customStyle="1" w:styleId="B4DB61B9992041759FA8BA66A68795EE">
    <w:name w:val="B4DB61B9992041759FA8BA66A68795EE"/>
  </w:style>
  <w:style w:type="paragraph" w:customStyle="1" w:styleId="5E371440091E4EF1BCE4AAA2F6597F00">
    <w:name w:val="5E371440091E4EF1BCE4AAA2F6597F00"/>
  </w:style>
  <w:style w:type="paragraph" w:customStyle="1" w:styleId="8F6F678453DA4D9DB968C34CFD44A342">
    <w:name w:val="8F6F678453DA4D9DB968C34CFD44A342"/>
  </w:style>
  <w:style w:type="paragraph" w:customStyle="1" w:styleId="C331D07B7B744253B4891678CA63FE4C">
    <w:name w:val="C331D07B7B744253B4891678CA63FE4C"/>
  </w:style>
  <w:style w:type="paragraph" w:customStyle="1" w:styleId="1756C985FB684C209C5C53258A3D9716">
    <w:name w:val="1756C985FB684C209C5C53258A3D9716"/>
  </w:style>
  <w:style w:type="paragraph" w:customStyle="1" w:styleId="6C43C50C911B4CC096B9FDDE29444110">
    <w:name w:val="6C43C50C911B4CC096B9FDDE29444110"/>
  </w:style>
  <w:style w:type="paragraph" w:customStyle="1" w:styleId="3F876C9A12E848849BBD528FA896808F">
    <w:name w:val="3F876C9A12E848849BBD528FA896808F"/>
  </w:style>
  <w:style w:type="paragraph" w:customStyle="1" w:styleId="1CBBEE0E6A5F48569EE3B21098A817CD">
    <w:name w:val="1CBBEE0E6A5F48569EE3B21098A817CD"/>
  </w:style>
  <w:style w:type="paragraph" w:customStyle="1" w:styleId="40D0B27C8D5C4E538C1B6AF2C912106B">
    <w:name w:val="40D0B27C8D5C4E538C1B6AF2C912106B"/>
  </w:style>
  <w:style w:type="paragraph" w:customStyle="1" w:styleId="DE055068DDBD4232A68665A3ED2720CD">
    <w:name w:val="DE055068DDBD4232A68665A3ED2720CD"/>
  </w:style>
  <w:style w:type="paragraph" w:customStyle="1" w:styleId="D85A850631CD4466A0FF1FD3F489BE35">
    <w:name w:val="D85A850631CD4466A0FF1FD3F489BE35"/>
  </w:style>
  <w:style w:type="paragraph" w:customStyle="1" w:styleId="21970049C32D44D3811DEA9B73499709">
    <w:name w:val="21970049C32D44D3811DEA9B73499709"/>
  </w:style>
  <w:style w:type="paragraph" w:customStyle="1" w:styleId="D7D96F274B554327B2FA3DF7D1E7EC45">
    <w:name w:val="D7D96F274B554327B2FA3DF7D1E7EC45"/>
  </w:style>
  <w:style w:type="paragraph" w:customStyle="1" w:styleId="7EA906EE3CC141A49AB5B85D749A9A64">
    <w:name w:val="7EA906EE3CC141A49AB5B85D749A9A64"/>
  </w:style>
  <w:style w:type="paragraph" w:customStyle="1" w:styleId="CF1E9A7446174160998D7524B1E68FA5">
    <w:name w:val="CF1E9A7446174160998D7524B1E68FA5"/>
  </w:style>
  <w:style w:type="paragraph" w:customStyle="1" w:styleId="80CEB04B9C17482890A2F77EEA2CA2A4">
    <w:name w:val="80CEB04B9C17482890A2F77EEA2CA2A4"/>
  </w:style>
  <w:style w:type="paragraph" w:customStyle="1" w:styleId="95E0D44C72614E069037B79F45F77B80">
    <w:name w:val="95E0D44C72614E069037B79F45F77B80"/>
  </w:style>
  <w:style w:type="paragraph" w:customStyle="1" w:styleId="FD218D07DA064782988C1A0ADA9DDE79">
    <w:name w:val="FD218D07DA064782988C1A0ADA9DDE79"/>
  </w:style>
  <w:style w:type="paragraph" w:customStyle="1" w:styleId="09F0B040CC674ED8973EAE2B793BF041">
    <w:name w:val="09F0B040CC674ED8973EAE2B793BF041"/>
  </w:style>
  <w:style w:type="paragraph" w:customStyle="1" w:styleId="A4B5A0C57AE9427C8075844AEE6895F6">
    <w:name w:val="A4B5A0C57AE9427C8075844AEE6895F6"/>
  </w:style>
  <w:style w:type="paragraph" w:customStyle="1" w:styleId="3DCFF9E4521545358F50613C4AE7AED4">
    <w:name w:val="3DCFF9E4521545358F50613C4AE7AED4"/>
  </w:style>
  <w:style w:type="paragraph" w:customStyle="1" w:styleId="7C1F217F4F9743EF865BD7C9BC24725E">
    <w:name w:val="7C1F217F4F9743EF865BD7C9BC24725E"/>
  </w:style>
  <w:style w:type="paragraph" w:customStyle="1" w:styleId="08C353CCD72D42D4B5D15979B27CD6A4">
    <w:name w:val="08C353CCD72D42D4B5D15979B27CD6A4"/>
  </w:style>
  <w:style w:type="paragraph" w:customStyle="1" w:styleId="D1A1B6DDEF694DC3BF31A8AF92E4CCB8">
    <w:name w:val="D1A1B6DDEF694DC3BF31A8AF92E4CCB8"/>
  </w:style>
  <w:style w:type="paragraph" w:customStyle="1" w:styleId="A6A43F9AD2A14AA4B8163FE47987BAD7">
    <w:name w:val="A6A43F9AD2A14AA4B8163FE47987BAD7"/>
  </w:style>
  <w:style w:type="paragraph" w:customStyle="1" w:styleId="4437DA8B9A304ECB947C262DB19BC49E">
    <w:name w:val="4437DA8B9A304ECB947C262DB19BC49E"/>
  </w:style>
  <w:style w:type="paragraph" w:customStyle="1" w:styleId="7553654D9023458EAEFB161E2E40C0FD">
    <w:name w:val="7553654D9023458EAEFB161E2E40C0FD"/>
  </w:style>
  <w:style w:type="paragraph" w:customStyle="1" w:styleId="2B07513A3C604DEDB4AEF7BCE7D5D385">
    <w:name w:val="2B07513A3C604DEDB4AEF7BCE7D5D385"/>
  </w:style>
  <w:style w:type="paragraph" w:customStyle="1" w:styleId="F613123EF1E6492BB6A768BBE2645F3E">
    <w:name w:val="F613123EF1E6492BB6A768BBE2645F3E"/>
  </w:style>
  <w:style w:type="paragraph" w:customStyle="1" w:styleId="D42EB3F8DED74A8C8C5A95FCD9644265">
    <w:name w:val="D42EB3F8DED74A8C8C5A95FCD9644265"/>
  </w:style>
  <w:style w:type="paragraph" w:customStyle="1" w:styleId="9F0C86DC051B4ACEBF8DE3186DCBA379">
    <w:name w:val="9F0C86DC051B4ACEBF8DE3186DCBA379"/>
  </w:style>
  <w:style w:type="paragraph" w:customStyle="1" w:styleId="D066FA363E5642B1A904C4EDE95BBB01">
    <w:name w:val="D066FA363E5642B1A904C4EDE95BBB01"/>
  </w:style>
  <w:style w:type="paragraph" w:customStyle="1" w:styleId="EBA9BE5206D84A84A29D51450270CF1A">
    <w:name w:val="EBA9BE5206D84A84A29D51450270CF1A"/>
  </w:style>
  <w:style w:type="paragraph" w:customStyle="1" w:styleId="157E85F934D34F75AA340CDD700320B5">
    <w:name w:val="157E85F934D34F75AA340CDD700320B5"/>
  </w:style>
  <w:style w:type="paragraph" w:customStyle="1" w:styleId="05B484EF6E334364B6AEE6D447ECF60A">
    <w:name w:val="05B484EF6E334364B6AEE6D447ECF60A"/>
  </w:style>
  <w:style w:type="paragraph" w:customStyle="1" w:styleId="4D2B3731346C44BDB1C46F1CE9221B3A">
    <w:name w:val="4D2B3731346C44BDB1C46F1CE9221B3A"/>
  </w:style>
  <w:style w:type="paragraph" w:customStyle="1" w:styleId="981E4EDD876746DA950692A21DE3F8D1">
    <w:name w:val="981E4EDD876746DA950692A21DE3F8D1"/>
  </w:style>
  <w:style w:type="paragraph" w:customStyle="1" w:styleId="BD39834C8797460FBD20631A20969E06">
    <w:name w:val="BD39834C8797460FBD20631A20969E06"/>
  </w:style>
  <w:style w:type="paragraph" w:customStyle="1" w:styleId="E3E93AB3E778408BBEF19AC1B49EF432">
    <w:name w:val="E3E93AB3E778408BBEF19AC1B49EF432"/>
  </w:style>
  <w:style w:type="paragraph" w:customStyle="1" w:styleId="F57A4619524D40B6A1E1485AC1E4D3CD">
    <w:name w:val="F57A4619524D40B6A1E1485AC1E4D3CD"/>
  </w:style>
  <w:style w:type="paragraph" w:customStyle="1" w:styleId="4A9D5CF7C998458BA8D4AE9146B166A7">
    <w:name w:val="4A9D5CF7C998458BA8D4AE9146B166A7"/>
  </w:style>
  <w:style w:type="paragraph" w:customStyle="1" w:styleId="A97551C6FDB0480ABC8B32AD9ED03CB5">
    <w:name w:val="A97551C6FDB0480ABC8B32AD9ED03CB5"/>
  </w:style>
  <w:style w:type="paragraph" w:customStyle="1" w:styleId="C5D9AD8240044263976DC5B7F7FE42F3">
    <w:name w:val="C5D9AD8240044263976DC5B7F7FE42F3"/>
  </w:style>
  <w:style w:type="paragraph" w:customStyle="1" w:styleId="6287159517654A5F85E8DD65F8AFB75F">
    <w:name w:val="6287159517654A5F85E8DD65F8AFB75F"/>
  </w:style>
  <w:style w:type="paragraph" w:customStyle="1" w:styleId="62A0D112FF46496CB17D37BC5E66D8BC">
    <w:name w:val="62A0D112FF46496CB17D37BC5E66D8BC"/>
  </w:style>
  <w:style w:type="paragraph" w:customStyle="1" w:styleId="BD6E0EFD5667413492095DF7C35CEE5F">
    <w:name w:val="BD6E0EFD5667413492095DF7C35CEE5F"/>
  </w:style>
  <w:style w:type="paragraph" w:customStyle="1" w:styleId="16A3F58418C6436CB496C6FB595D1E31">
    <w:name w:val="16A3F58418C6436CB496C6FB595D1E31"/>
  </w:style>
  <w:style w:type="paragraph" w:customStyle="1" w:styleId="D967312470304773A24A9B20E14FD16E">
    <w:name w:val="D967312470304773A24A9B20E14FD16E"/>
  </w:style>
  <w:style w:type="paragraph" w:customStyle="1" w:styleId="63B539CD5F654C31BB7ECD9771798FDC">
    <w:name w:val="63B539CD5F654C31BB7ECD9771798FDC"/>
  </w:style>
  <w:style w:type="paragraph" w:customStyle="1" w:styleId="8E261AC3F11D4AF789F106ED7E83D5F1">
    <w:name w:val="8E261AC3F11D4AF789F106ED7E83D5F1"/>
  </w:style>
  <w:style w:type="paragraph" w:customStyle="1" w:styleId="CE9E2B8DF3A24BFE99B389850D64FB53">
    <w:name w:val="CE9E2B8DF3A24BFE99B389850D64FB53"/>
  </w:style>
  <w:style w:type="paragraph" w:customStyle="1" w:styleId="30D735EBE6F84732922803D90B2A5C41">
    <w:name w:val="30D735EBE6F84732922803D90B2A5C41"/>
  </w:style>
  <w:style w:type="paragraph" w:customStyle="1" w:styleId="56F8FA01A5774CF3B26B711277A9A933">
    <w:name w:val="56F8FA01A5774CF3B26B711277A9A933"/>
  </w:style>
  <w:style w:type="paragraph" w:customStyle="1" w:styleId="E8E469942E1840E3AEEF4316E8EF86CB">
    <w:name w:val="E8E469942E1840E3AEEF4316E8EF86CB"/>
  </w:style>
  <w:style w:type="paragraph" w:customStyle="1" w:styleId="1E25751B497D42B2BAB728DE80F66E34">
    <w:name w:val="1E25751B497D42B2BAB728DE80F66E34"/>
  </w:style>
  <w:style w:type="paragraph" w:customStyle="1" w:styleId="DC4EE9FD7CFC4C85B88DF40C99152E6D">
    <w:name w:val="DC4EE9FD7CFC4C85B88DF40C99152E6D"/>
  </w:style>
  <w:style w:type="paragraph" w:customStyle="1" w:styleId="B355EC5EEC7E4AFFA1E6DEDAD6B18758">
    <w:name w:val="B355EC5EEC7E4AFFA1E6DEDAD6B18758"/>
  </w:style>
  <w:style w:type="paragraph" w:customStyle="1" w:styleId="F38D387688AF4E5C8FFD6EDDA9279269">
    <w:name w:val="F38D387688AF4E5C8FFD6EDDA9279269"/>
  </w:style>
  <w:style w:type="paragraph" w:customStyle="1" w:styleId="59D5EEDFAF60497F85C509C0736373CA">
    <w:name w:val="59D5EEDFAF60497F85C509C0736373CA"/>
  </w:style>
  <w:style w:type="paragraph" w:customStyle="1" w:styleId="1C5BD8F6867242DA96FA807C1FBEABCC">
    <w:name w:val="1C5BD8F6867242DA96FA807C1FBEABCC"/>
  </w:style>
  <w:style w:type="paragraph" w:customStyle="1" w:styleId="4EED45C35E354745AAA3DEDB39C370AF">
    <w:name w:val="4EED45C35E354745AAA3DEDB39C370AF"/>
  </w:style>
  <w:style w:type="paragraph" w:customStyle="1" w:styleId="49EF8E26A42B41CA9BD53F79BF04D536">
    <w:name w:val="49EF8E26A42B41CA9BD53F79BF04D536"/>
  </w:style>
  <w:style w:type="paragraph" w:customStyle="1" w:styleId="93159AC2CF4F4727866EB34A48CD0122">
    <w:name w:val="93159AC2CF4F4727866EB34A48CD0122"/>
  </w:style>
  <w:style w:type="paragraph" w:customStyle="1" w:styleId="5EA5165233B14BADB045FF47D576511E">
    <w:name w:val="5EA5165233B14BADB045FF47D576511E"/>
    <w:rsid w:val="00A60108"/>
  </w:style>
  <w:style w:type="paragraph" w:customStyle="1" w:styleId="0552DF5AFA7242D2BC283F58D5935624">
    <w:name w:val="0552DF5AFA7242D2BC283F58D5935624"/>
    <w:rsid w:val="00A60108"/>
  </w:style>
  <w:style w:type="paragraph" w:customStyle="1" w:styleId="245FED4406B94A3FB2DBAFCD6521E12C">
    <w:name w:val="245FED4406B94A3FB2DBAFCD6521E12C"/>
    <w:rsid w:val="00A60108"/>
  </w:style>
  <w:style w:type="paragraph" w:customStyle="1" w:styleId="B3A9CA8E98A64DD3972E3A3D76590A27">
    <w:name w:val="B3A9CA8E98A64DD3972E3A3D76590A27"/>
    <w:rsid w:val="00A60108"/>
  </w:style>
  <w:style w:type="paragraph" w:customStyle="1" w:styleId="C36F274BEB4746F5B0E20FECA09D23F4">
    <w:name w:val="C36F274BEB4746F5B0E20FECA09D23F4"/>
    <w:rsid w:val="00B433DA"/>
  </w:style>
  <w:style w:type="paragraph" w:customStyle="1" w:styleId="B39208481B9140799246D6DE685F6226">
    <w:name w:val="B39208481B9140799246D6DE685F6226"/>
    <w:rsid w:val="00B433DA"/>
  </w:style>
  <w:style w:type="paragraph" w:customStyle="1" w:styleId="09B158ED96894708A2767F718ADE56C7">
    <w:name w:val="09B158ED96894708A2767F718ADE56C7"/>
    <w:rsid w:val="00B433DA"/>
  </w:style>
  <w:style w:type="paragraph" w:customStyle="1" w:styleId="98D577A7251F4758A0DADE5573EF2DE3">
    <w:name w:val="98D577A7251F4758A0DADE5573EF2DE3"/>
    <w:rsid w:val="00B433DA"/>
  </w:style>
  <w:style w:type="paragraph" w:customStyle="1" w:styleId="4960862EEBE145E8A37742918135EC84">
    <w:name w:val="4960862EEBE145E8A37742918135EC84"/>
    <w:rsid w:val="00B433DA"/>
  </w:style>
  <w:style w:type="paragraph" w:customStyle="1" w:styleId="BA62CA32E8604A80B988FB2E5D349A12">
    <w:name w:val="BA62CA32E8604A80B988FB2E5D349A12"/>
    <w:rsid w:val="00A7641E"/>
  </w:style>
  <w:style w:type="paragraph" w:customStyle="1" w:styleId="8623A6C286AB422CB3899B49B253C076">
    <w:name w:val="8623A6C286AB422CB3899B49B253C076"/>
    <w:rsid w:val="00A7641E"/>
  </w:style>
  <w:style w:type="paragraph" w:customStyle="1" w:styleId="C54507C79B9342EFBD21C3CEA7CE5700">
    <w:name w:val="C54507C79B9342EFBD21C3CEA7CE5700"/>
    <w:rsid w:val="00A7641E"/>
  </w:style>
  <w:style w:type="paragraph" w:customStyle="1" w:styleId="F874EFD84F0B436C9A7950BB6FC07C9B">
    <w:name w:val="F874EFD84F0B436C9A7950BB6FC07C9B"/>
    <w:rsid w:val="00A7641E"/>
  </w:style>
  <w:style w:type="paragraph" w:customStyle="1" w:styleId="7020C4FB1DEE41EBBFD5FED8336059C0">
    <w:name w:val="7020C4FB1DEE41EBBFD5FED8336059C0"/>
    <w:rsid w:val="00A7641E"/>
  </w:style>
  <w:style w:type="paragraph" w:customStyle="1" w:styleId="1DBB1957DD0C49ABA4E6E88CCDAF339B">
    <w:name w:val="1DBB1957DD0C49ABA4E6E88CCDAF339B"/>
    <w:rsid w:val="00A7641E"/>
  </w:style>
  <w:style w:type="paragraph" w:customStyle="1" w:styleId="79038FE3E09C4BCABA94FF244DC6BF50">
    <w:name w:val="79038FE3E09C4BCABA94FF244DC6BF50"/>
    <w:rsid w:val="00A7641E"/>
  </w:style>
  <w:style w:type="paragraph" w:customStyle="1" w:styleId="D823CAA99D6C4B44AFEAA460D5004394">
    <w:name w:val="D823CAA99D6C4B44AFEAA460D5004394"/>
    <w:rsid w:val="00A7641E"/>
  </w:style>
  <w:style w:type="paragraph" w:customStyle="1" w:styleId="ABFD8D4F1FA44ACF82A1933CA7052C24">
    <w:name w:val="ABFD8D4F1FA44ACF82A1933CA7052C24"/>
    <w:rsid w:val="00A7641E"/>
  </w:style>
  <w:style w:type="paragraph" w:customStyle="1" w:styleId="9EE2C7E25B12407CBB3CC5D8A515F497">
    <w:name w:val="9EE2C7E25B12407CBB3CC5D8A515F497"/>
    <w:rsid w:val="00A7641E"/>
  </w:style>
  <w:style w:type="paragraph" w:customStyle="1" w:styleId="482FD7D9F20143FB9FD4CC42016B4C70">
    <w:name w:val="482FD7D9F20143FB9FD4CC42016B4C70"/>
    <w:rsid w:val="00C0470F"/>
  </w:style>
  <w:style w:type="paragraph" w:customStyle="1" w:styleId="6E0D2C5AEF3C41F793DCB5BDA88526C5">
    <w:name w:val="6E0D2C5AEF3C41F793DCB5BDA88526C5"/>
    <w:rsid w:val="00C0470F"/>
  </w:style>
  <w:style w:type="paragraph" w:customStyle="1" w:styleId="CB1F0C4226AF4097BF3EA65F3C5C5D45">
    <w:name w:val="CB1F0C4226AF4097BF3EA65F3C5C5D45"/>
    <w:rsid w:val="00C0470F"/>
  </w:style>
  <w:style w:type="paragraph" w:customStyle="1" w:styleId="99E9396F41BA49FF9D73D7C9D6E74708">
    <w:name w:val="99E9396F41BA49FF9D73D7C9D6E74708"/>
    <w:rsid w:val="00C0470F"/>
  </w:style>
  <w:style w:type="paragraph" w:customStyle="1" w:styleId="D6F9CC790DD64EB08CA37B48EED93C57">
    <w:name w:val="D6F9CC790DD64EB08CA37B48EED93C57"/>
    <w:rsid w:val="00C0470F"/>
  </w:style>
  <w:style w:type="paragraph" w:customStyle="1" w:styleId="2AC906FA1C504409A433AFF64D26D59A">
    <w:name w:val="2AC906FA1C504409A433AFF64D26D59A"/>
    <w:rsid w:val="00C0470F"/>
  </w:style>
  <w:style w:type="paragraph" w:customStyle="1" w:styleId="90CD6AFC83F341F9BEADF38E775B266B">
    <w:name w:val="90CD6AFC83F341F9BEADF38E775B266B"/>
    <w:rsid w:val="00C0470F"/>
  </w:style>
  <w:style w:type="paragraph" w:customStyle="1" w:styleId="1ED10E4945C14E38AD9C78D3682401CF">
    <w:name w:val="1ED10E4945C14E38AD9C78D3682401CF"/>
    <w:rsid w:val="00C0470F"/>
  </w:style>
  <w:style w:type="paragraph" w:customStyle="1" w:styleId="CCCFD6FD783940D3BEF165712970CF83">
    <w:name w:val="CCCFD6FD783940D3BEF165712970CF83"/>
    <w:rsid w:val="00C0470F"/>
  </w:style>
  <w:style w:type="paragraph" w:customStyle="1" w:styleId="CDA38657ACD141CC8D1F3292BF39641E">
    <w:name w:val="CDA38657ACD141CC8D1F3292BF39641E"/>
    <w:rsid w:val="00C0470F"/>
  </w:style>
  <w:style w:type="paragraph" w:customStyle="1" w:styleId="FF353143B10A42FAB72949070D03FFF6">
    <w:name w:val="FF353143B10A42FAB72949070D03FFF6"/>
    <w:rsid w:val="00C0470F"/>
  </w:style>
  <w:style w:type="paragraph" w:customStyle="1" w:styleId="A935EF5751DF4D12B9DA0A4FEFE91B8B">
    <w:name w:val="A935EF5751DF4D12B9DA0A4FEFE91B8B"/>
    <w:rsid w:val="00C0470F"/>
  </w:style>
  <w:style w:type="paragraph" w:customStyle="1" w:styleId="5A48EFD2AB7F44E589E7D076DA3C894A">
    <w:name w:val="5A48EFD2AB7F44E589E7D076DA3C894A"/>
    <w:rsid w:val="00C0470F"/>
  </w:style>
  <w:style w:type="paragraph" w:customStyle="1" w:styleId="953CFDCF2A284855954EBC958C81FBFB">
    <w:name w:val="953CFDCF2A284855954EBC958C81FBFB"/>
    <w:rsid w:val="00BB7C62"/>
  </w:style>
  <w:style w:type="paragraph" w:customStyle="1" w:styleId="AF595D0B8B7D453A8BF3C77137713044">
    <w:name w:val="AF595D0B8B7D453A8BF3C77137713044"/>
    <w:rsid w:val="00BB7C62"/>
  </w:style>
  <w:style w:type="paragraph" w:customStyle="1" w:styleId="195D79C6C67B445A8EC82EFBF6909F3E">
    <w:name w:val="195D79C6C67B445A8EC82EFBF6909F3E"/>
    <w:rsid w:val="00BB7C62"/>
  </w:style>
  <w:style w:type="paragraph" w:customStyle="1" w:styleId="D53E683FFE274E45BD5F7697597A7619">
    <w:name w:val="D53E683FFE274E45BD5F7697597A7619"/>
    <w:rsid w:val="00BB7C62"/>
  </w:style>
  <w:style w:type="paragraph" w:customStyle="1" w:styleId="D3C6268C47E14D52AE4FE416C5AF426B">
    <w:name w:val="D3C6268C47E14D52AE4FE416C5AF426B"/>
    <w:rsid w:val="006E2364"/>
  </w:style>
  <w:style w:type="paragraph" w:customStyle="1" w:styleId="E9E79134937F4701A287D25DF89316F2">
    <w:name w:val="E9E79134937F4701A287D25DF89316F2"/>
    <w:rsid w:val="006E2364"/>
  </w:style>
  <w:style w:type="paragraph" w:customStyle="1" w:styleId="684ECFAA91AE4879BC4F11379D47EC7B">
    <w:name w:val="684ECFAA91AE4879BC4F11379D47EC7B"/>
    <w:rsid w:val="006E2364"/>
  </w:style>
  <w:style w:type="paragraph" w:customStyle="1" w:styleId="D2944AC18F804D3CBE5EC03FE2FA4885">
    <w:name w:val="D2944AC18F804D3CBE5EC03FE2FA4885"/>
    <w:rsid w:val="006E236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03C9E0-AFAF-4757-8E7B-C46E6EE10A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  конкурс ЭФ (1502).dotx</Template>
  <TotalTime>60</TotalTime>
  <Pages>1</Pages>
  <Words>8963</Words>
  <Characters>51091</Characters>
  <Application>Microsoft Office Word</Application>
  <DocSecurity>0</DocSecurity>
  <Lines>425</Lines>
  <Paragraphs>119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59935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28</cp:revision>
  <cp:lastPrinted>2023-09-18T23:57:00Z</cp:lastPrinted>
  <dcterms:created xsi:type="dcterms:W3CDTF">2023-09-13T06:41:00Z</dcterms:created>
  <dcterms:modified xsi:type="dcterms:W3CDTF">2023-09-18T23:57:00Z</dcterms:modified>
  <cp:category>Шаблоны</cp:category>
</cp:coreProperties>
</file>